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"/>
    <w:p w:rsidR="00563AF8" w:rsidRDefault="00E63707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669491860"/>
          <w:placeholder>
            <w:docPart w:val="393C270A369E43C8B885E54C36C2560C"/>
          </w:placeholder>
          <w:showingPlcHdr/>
          <w:date w:fullDate="2010-02-22T00:00:00Z">
            <w:dateFormat w:val="M/d/yyyy"/>
            <w:lid w:val="en-US"/>
            <w:storeMappedDataAs w:val="dateTime"/>
            <w:calendar w:val="gregorian"/>
          </w:date>
        </w:sdtPr>
        <w:sdtContent>
          <w:r w:rsidR="0042517C" w:rsidRPr="009D3AE7">
            <w:rPr>
              <w:rStyle w:val="PlaceholderText"/>
              <w:sz w:val="22"/>
              <w:szCs w:val="22"/>
            </w:rPr>
            <w:t>Click here to enter a date</w:t>
          </w:r>
          <w:r w:rsidR="0042517C" w:rsidRPr="004C59A6">
            <w:rPr>
              <w:rStyle w:val="PlaceholderText"/>
            </w:rPr>
            <w:t>.</w:t>
          </w:r>
        </w:sdtContent>
      </w:sdt>
      <w:r w:rsidR="00627752">
        <w:rPr>
          <w:sz w:val="22"/>
          <w:szCs w:val="22"/>
        </w:rPr>
        <w:tab/>
      </w:r>
    </w:p>
    <w:p w:rsidR="0059370A" w:rsidRDefault="0059370A">
      <w:pPr>
        <w:rPr>
          <w:sz w:val="22"/>
          <w:szCs w:val="22"/>
        </w:rPr>
      </w:pPr>
    </w:p>
    <w:p w:rsidR="0059370A" w:rsidRDefault="0059370A">
      <w:pPr>
        <w:rPr>
          <w:sz w:val="22"/>
          <w:szCs w:val="22"/>
        </w:rPr>
        <w:sectPr w:rsidR="0059370A" w:rsidSect="001D1408">
          <w:headerReference w:type="first" r:id="rId7"/>
          <w:footerReference w:type="first" r:id="rId8"/>
          <w:type w:val="continuous"/>
          <w:pgSz w:w="12240" w:h="15840" w:code="1"/>
          <w:pgMar w:top="432" w:right="720" w:bottom="720" w:left="720" w:header="288" w:footer="144" w:gutter="0"/>
          <w:cols w:space="720"/>
          <w:titlePg/>
          <w:docGrid w:linePitch="360"/>
        </w:sectPr>
      </w:pPr>
      <w:bookmarkStart w:id="1" w:name="Text41"/>
    </w:p>
    <w:bookmarkEnd w:id="1"/>
    <w:p w:rsidR="0059370A" w:rsidRDefault="00E63707">
      <w:pPr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Clcik here to enter text."/>
            </w:textInput>
          </w:ffData>
        </w:fldChar>
      </w:r>
      <w:r w:rsidR="0063482D"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3482D">
        <w:rPr>
          <w:noProof/>
          <w:sz w:val="22"/>
          <w:szCs w:val="22"/>
        </w:rPr>
        <w:t>Clcik here to enter text.</w:t>
      </w:r>
      <w:r>
        <w:rPr>
          <w:sz w:val="22"/>
          <w:szCs w:val="22"/>
        </w:rPr>
        <w:fldChar w:fldCharType="end"/>
      </w:r>
    </w:p>
    <w:p w:rsidR="0059370A" w:rsidRDefault="0063482D" w:rsidP="0063482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63AF8" w:rsidRDefault="00627752" w:rsidP="00593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preconstruction conference for the above project will be held </w:t>
      </w:r>
      <w:r w:rsidR="0018577F">
        <w:rPr>
          <w:sz w:val="22"/>
          <w:szCs w:val="22"/>
        </w:rPr>
        <w:t>o</w:t>
      </w:r>
      <w:r>
        <w:rPr>
          <w:sz w:val="22"/>
          <w:szCs w:val="22"/>
        </w:rPr>
        <w:t>n</w:t>
      </w:r>
      <w:r w:rsidR="0018577F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751856436"/>
          <w:placeholder>
            <w:docPart w:val="BDFCFCA9512A475BAF70A95451A53D3D"/>
          </w:placeholder>
          <w:showingPlcHdr/>
          <w:date w:fullDate="2010-02-19T00:00:00Z">
            <w:dateFormat w:val="M/d/yyyy"/>
            <w:lid w:val="en-US"/>
            <w:storeMappedDataAs w:val="dateTime"/>
            <w:calendar w:val="gregorian"/>
          </w:date>
        </w:sdtPr>
        <w:sdtContent>
          <w:r w:rsidR="0059370A" w:rsidRPr="005058FA">
            <w:rPr>
              <w:rStyle w:val="PlaceholderText"/>
            </w:rPr>
            <w:t>Click here to enter a date.</w:t>
          </w:r>
        </w:sdtContent>
      </w:sdt>
      <w:r w:rsidR="0081736F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at</w:t>
      </w:r>
      <w:proofErr w:type="gramEnd"/>
      <w:r w:rsidR="0018577F">
        <w:rPr>
          <w:sz w:val="22"/>
          <w:szCs w:val="22"/>
        </w:rPr>
        <w:t xml:space="preserve"> </w:t>
      </w:r>
      <w:bookmarkStart w:id="2" w:name="Text34"/>
      <w:r w:rsidR="00E63707">
        <w:rPr>
          <w:sz w:val="22"/>
          <w:szCs w:val="22"/>
        </w:rPr>
        <w:fldChar w:fldCharType="begin">
          <w:ffData>
            <w:name w:val="Text34"/>
            <w:enabled/>
            <w:calcOnExit w:val="0"/>
            <w:textInput>
              <w:default w:val="TIME"/>
            </w:textInput>
          </w:ffData>
        </w:fldChar>
      </w:r>
      <w:r w:rsidR="0042517C">
        <w:rPr>
          <w:sz w:val="22"/>
          <w:szCs w:val="22"/>
        </w:rPr>
        <w:instrText xml:space="preserve"> FORMTEXT </w:instrText>
      </w:r>
      <w:r w:rsidR="00E63707">
        <w:rPr>
          <w:sz w:val="22"/>
          <w:szCs w:val="22"/>
        </w:rPr>
      </w:r>
      <w:r w:rsidR="00E63707">
        <w:rPr>
          <w:sz w:val="22"/>
          <w:szCs w:val="22"/>
        </w:rPr>
        <w:fldChar w:fldCharType="separate"/>
      </w:r>
      <w:r w:rsidR="0042517C">
        <w:rPr>
          <w:noProof/>
          <w:sz w:val="22"/>
          <w:szCs w:val="22"/>
        </w:rPr>
        <w:t>TIME</w:t>
      </w:r>
      <w:r w:rsidR="00E63707"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>.  The meeting will be held at</w:t>
      </w:r>
      <w:r w:rsidR="0018577F">
        <w:rPr>
          <w:sz w:val="22"/>
          <w:szCs w:val="22"/>
        </w:rPr>
        <w:t xml:space="preserve"> </w:t>
      </w:r>
      <w:bookmarkStart w:id="3" w:name="Text35"/>
      <w:r w:rsidR="00E63707">
        <w:rPr>
          <w:sz w:val="22"/>
          <w:szCs w:val="22"/>
        </w:rPr>
        <w:fldChar w:fldCharType="begin">
          <w:ffData>
            <w:name w:val="Text35"/>
            <w:enabled/>
            <w:calcOnExit w:val="0"/>
            <w:textInput>
              <w:default w:val="LOCATION"/>
            </w:textInput>
          </w:ffData>
        </w:fldChar>
      </w:r>
      <w:r w:rsidR="0042517C">
        <w:rPr>
          <w:sz w:val="22"/>
          <w:szCs w:val="22"/>
        </w:rPr>
        <w:instrText xml:space="preserve"> FORMTEXT </w:instrText>
      </w:r>
      <w:r w:rsidR="00E63707">
        <w:rPr>
          <w:sz w:val="22"/>
          <w:szCs w:val="22"/>
        </w:rPr>
      </w:r>
      <w:r w:rsidR="00E63707">
        <w:rPr>
          <w:sz w:val="22"/>
          <w:szCs w:val="22"/>
        </w:rPr>
        <w:fldChar w:fldCharType="separate"/>
      </w:r>
      <w:r w:rsidR="0042517C">
        <w:rPr>
          <w:noProof/>
          <w:sz w:val="22"/>
          <w:szCs w:val="22"/>
        </w:rPr>
        <w:t>LOCATION</w:t>
      </w:r>
      <w:r w:rsidR="00E63707">
        <w:rPr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>.</w:t>
      </w:r>
    </w:p>
    <w:p w:rsidR="00563AF8" w:rsidRDefault="00563AF8" w:rsidP="0059370A">
      <w:pPr>
        <w:jc w:val="both"/>
        <w:rPr>
          <w:sz w:val="16"/>
          <w:szCs w:val="16"/>
        </w:rPr>
      </w:pPr>
    </w:p>
    <w:p w:rsidR="00563AF8" w:rsidRDefault="00627752" w:rsidP="00593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project </w:t>
      </w:r>
      <w:proofErr w:type="gramStart"/>
      <w:r>
        <w:rPr>
          <w:sz w:val="22"/>
          <w:szCs w:val="22"/>
        </w:rPr>
        <w:t>involves</w:t>
      </w:r>
      <w:r w:rsidR="001D1408">
        <w:rPr>
          <w:sz w:val="22"/>
          <w:szCs w:val="22"/>
        </w:rPr>
        <w:t xml:space="preserve"> </w:t>
      </w:r>
      <w:proofErr w:type="gramEnd"/>
      <w:r w:rsidR="00E63707">
        <w:rPr>
          <w:sz w:val="22"/>
          <w:szCs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4" w:name="Text33"/>
      <w:r w:rsidR="00DB7F2F">
        <w:rPr>
          <w:sz w:val="22"/>
          <w:szCs w:val="22"/>
        </w:rPr>
        <w:instrText xml:space="preserve"> FORMTEXT </w:instrText>
      </w:r>
      <w:r w:rsidR="00E63707">
        <w:rPr>
          <w:sz w:val="22"/>
          <w:szCs w:val="22"/>
        </w:rPr>
      </w:r>
      <w:r w:rsidR="00E63707">
        <w:rPr>
          <w:sz w:val="22"/>
          <w:szCs w:val="22"/>
        </w:rPr>
        <w:fldChar w:fldCharType="separate"/>
      </w:r>
      <w:r w:rsidR="00DB7F2F">
        <w:rPr>
          <w:noProof/>
          <w:sz w:val="22"/>
          <w:szCs w:val="22"/>
        </w:rPr>
        <w:t> </w:t>
      </w:r>
      <w:r w:rsidR="00DB7F2F">
        <w:rPr>
          <w:noProof/>
          <w:sz w:val="22"/>
          <w:szCs w:val="22"/>
        </w:rPr>
        <w:t> </w:t>
      </w:r>
      <w:r w:rsidR="00DB7F2F">
        <w:rPr>
          <w:noProof/>
          <w:sz w:val="22"/>
          <w:szCs w:val="22"/>
        </w:rPr>
        <w:t> </w:t>
      </w:r>
      <w:r w:rsidR="00DB7F2F">
        <w:rPr>
          <w:noProof/>
          <w:sz w:val="22"/>
          <w:szCs w:val="22"/>
        </w:rPr>
        <w:t> </w:t>
      </w:r>
      <w:r w:rsidR="00DB7F2F">
        <w:rPr>
          <w:noProof/>
          <w:sz w:val="22"/>
          <w:szCs w:val="22"/>
        </w:rPr>
        <w:t> </w:t>
      </w:r>
      <w:r w:rsidR="00E63707">
        <w:rPr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>.</w:t>
      </w:r>
    </w:p>
    <w:p w:rsidR="00563AF8" w:rsidRDefault="00563AF8" w:rsidP="0059370A">
      <w:pPr>
        <w:jc w:val="both"/>
        <w:rPr>
          <w:sz w:val="16"/>
          <w:szCs w:val="16"/>
        </w:rPr>
      </w:pPr>
    </w:p>
    <w:p w:rsidR="00563AF8" w:rsidRDefault="00627752" w:rsidP="0059370A">
      <w:pPr>
        <w:jc w:val="both"/>
        <w:rPr>
          <w:sz w:val="22"/>
          <w:szCs w:val="22"/>
        </w:rPr>
      </w:pPr>
      <w:r>
        <w:rPr>
          <w:sz w:val="22"/>
          <w:szCs w:val="22"/>
        </w:rPr>
        <w:t>At this meeting, we will discuss the construction schedule, possible utility conflicts and any matters of public interest relevant to this project.</w:t>
      </w:r>
    </w:p>
    <w:p w:rsidR="00563AF8" w:rsidRDefault="00563AF8" w:rsidP="0059370A">
      <w:pPr>
        <w:jc w:val="both"/>
        <w:rPr>
          <w:sz w:val="16"/>
          <w:szCs w:val="16"/>
        </w:rPr>
      </w:pPr>
    </w:p>
    <w:p w:rsidR="00563AF8" w:rsidRDefault="00627752" w:rsidP="0059370A">
      <w:pPr>
        <w:jc w:val="both"/>
        <w:rPr>
          <w:sz w:val="22"/>
          <w:szCs w:val="22"/>
        </w:rPr>
      </w:pPr>
      <w:r>
        <w:rPr>
          <w:sz w:val="22"/>
          <w:szCs w:val="22"/>
        </w:rPr>
        <w:t>Please submit your erosion control plan, traffic control plan, and construction progress schedule prior to the conference, if not previously submitted.</w:t>
      </w:r>
    </w:p>
    <w:p w:rsidR="00563AF8" w:rsidRDefault="00563AF8" w:rsidP="0059370A">
      <w:pPr>
        <w:jc w:val="both"/>
        <w:rPr>
          <w:sz w:val="16"/>
          <w:szCs w:val="16"/>
        </w:rPr>
      </w:pPr>
    </w:p>
    <w:p w:rsidR="00563AF8" w:rsidRDefault="00627752" w:rsidP="00593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Utilities are requested to attend and coordinate their adjustments with the highway improvement work.  If you are unable to attend, contact </w:t>
      </w:r>
      <w:bookmarkStart w:id="5" w:name="Text38"/>
      <w:r w:rsidR="00E63707">
        <w:rPr>
          <w:sz w:val="22"/>
          <w:szCs w:val="22"/>
        </w:rPr>
        <w:fldChar w:fldCharType="begin">
          <w:ffData>
            <w:name w:val="Text38"/>
            <w:enabled/>
            <w:calcOnExit w:val="0"/>
            <w:textInput>
              <w:default w:val="CONTACT NAME"/>
            </w:textInput>
          </w:ffData>
        </w:fldChar>
      </w:r>
      <w:r w:rsidR="00426D1C">
        <w:rPr>
          <w:sz w:val="22"/>
          <w:szCs w:val="22"/>
        </w:rPr>
        <w:instrText xml:space="preserve"> FORMTEXT </w:instrText>
      </w:r>
      <w:r w:rsidR="00E63707">
        <w:rPr>
          <w:sz w:val="22"/>
          <w:szCs w:val="22"/>
        </w:rPr>
      </w:r>
      <w:r w:rsidR="00E63707">
        <w:rPr>
          <w:sz w:val="22"/>
          <w:szCs w:val="22"/>
        </w:rPr>
        <w:fldChar w:fldCharType="separate"/>
      </w:r>
      <w:r w:rsidR="00426D1C">
        <w:rPr>
          <w:noProof/>
          <w:sz w:val="22"/>
          <w:szCs w:val="22"/>
        </w:rPr>
        <w:t>CONTACT NAME</w:t>
      </w:r>
      <w:r w:rsidR="00E63707">
        <w:rPr>
          <w:sz w:val="22"/>
          <w:szCs w:val="22"/>
        </w:rPr>
        <w:fldChar w:fldCharType="end"/>
      </w:r>
      <w:bookmarkEnd w:id="5"/>
      <w:r w:rsidR="0018577F">
        <w:rPr>
          <w:sz w:val="22"/>
          <w:szCs w:val="22"/>
        </w:rPr>
        <w:t xml:space="preserve"> </w:t>
      </w:r>
      <w:r w:rsidR="009F3A8A">
        <w:rPr>
          <w:sz w:val="22"/>
          <w:szCs w:val="22"/>
        </w:rPr>
        <w:t>a</w:t>
      </w:r>
      <w:r>
        <w:rPr>
          <w:sz w:val="22"/>
          <w:szCs w:val="22"/>
        </w:rPr>
        <w:t>nd inform us of the status of your facility adjustments.</w:t>
      </w:r>
    </w:p>
    <w:p w:rsidR="00563AF8" w:rsidRDefault="00563AF8" w:rsidP="0059370A">
      <w:pPr>
        <w:jc w:val="both"/>
        <w:rPr>
          <w:sz w:val="16"/>
          <w:szCs w:val="16"/>
        </w:rPr>
      </w:pPr>
    </w:p>
    <w:p w:rsidR="00563AF8" w:rsidRDefault="00627752" w:rsidP="00593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are </w:t>
      </w:r>
      <w:r w:rsidR="0018577F">
        <w:rPr>
          <w:sz w:val="22"/>
          <w:szCs w:val="22"/>
        </w:rPr>
        <w:t xml:space="preserve">also </w:t>
      </w:r>
      <w:r>
        <w:rPr>
          <w:sz w:val="22"/>
          <w:szCs w:val="22"/>
        </w:rPr>
        <w:t>requesting the attendance of all your subcontractors at this meeting.</w:t>
      </w:r>
    </w:p>
    <w:p w:rsidR="00563AF8" w:rsidRDefault="00563AF8">
      <w:pPr>
        <w:jc w:val="both"/>
        <w:rPr>
          <w:sz w:val="22"/>
          <w:szCs w:val="22"/>
        </w:rPr>
      </w:pPr>
    </w:p>
    <w:p w:rsidR="009D3AE7" w:rsidRDefault="009D3AE7">
      <w:pPr>
        <w:jc w:val="both"/>
        <w:rPr>
          <w:sz w:val="22"/>
          <w:szCs w:val="22"/>
        </w:rPr>
      </w:pPr>
      <w:r>
        <w:rPr>
          <w:sz w:val="22"/>
          <w:szCs w:val="22"/>
        </w:rPr>
        <w:t>Sincerely,</w:t>
      </w:r>
    </w:p>
    <w:p w:rsidR="009D3AE7" w:rsidRDefault="009D3AE7">
      <w:pPr>
        <w:jc w:val="both"/>
        <w:rPr>
          <w:sz w:val="22"/>
          <w:szCs w:val="22"/>
        </w:rPr>
      </w:pPr>
    </w:p>
    <w:p w:rsidR="009D3AE7" w:rsidRDefault="009D3AE7">
      <w:pPr>
        <w:jc w:val="both"/>
        <w:rPr>
          <w:sz w:val="22"/>
          <w:szCs w:val="22"/>
        </w:rPr>
      </w:pPr>
    </w:p>
    <w:p w:rsidR="00563AF8" w:rsidRDefault="00026527">
      <w:pPr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Dropdown9"/>
            <w:enabled/>
            <w:calcOnExit w:val="0"/>
            <w:ddList>
              <w:listEntry w:val="choose PM name"/>
              <w:listEntry w:val="Andy Fulcer"/>
              <w:listEntry w:val="Bill Bertrand"/>
              <w:listEntry w:val="Brain Edwards"/>
              <w:listEntry w:val="Brian Haen"/>
              <w:listEntry w:val="Bryan Learst"/>
              <w:listEntry w:val="Jeremy Ashauer"/>
              <w:listEntry w:val="Kyle Treml"/>
              <w:listEntry w:val="Matt Haefs"/>
              <w:listEntry w:val="Matt Ternes"/>
              <w:listEntry w:val="Paul Brauer"/>
              <w:listEntry w:val="Paul Zoellner"/>
              <w:listEntry w:val="Tim Verhagen"/>
            </w:ddList>
          </w:ffData>
        </w:fldChar>
      </w:r>
      <w:bookmarkStart w:id="6" w:name="Dropdown9"/>
      <w:r>
        <w:rPr>
          <w:sz w:val="20"/>
          <w:szCs w:val="20"/>
        </w:rPr>
        <w:instrText xml:space="preserve"> FORMDROPDOWN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end"/>
      </w:r>
      <w:bookmarkEnd w:id="6"/>
      <w:r w:rsidR="00627752">
        <w:rPr>
          <w:sz w:val="20"/>
          <w:szCs w:val="20"/>
        </w:rPr>
        <w:t>, P.E.</w:t>
      </w:r>
    </w:p>
    <w:p w:rsidR="00563AF8" w:rsidRPr="009D3AE7" w:rsidRDefault="00C75FF8">
      <w:pPr>
        <w:jc w:val="both"/>
        <w:rPr>
          <w:sz w:val="22"/>
          <w:szCs w:val="22"/>
        </w:rPr>
      </w:pPr>
      <w:r w:rsidRPr="009D3AE7">
        <w:rPr>
          <w:sz w:val="22"/>
          <w:szCs w:val="22"/>
        </w:rPr>
        <w:t xml:space="preserve">Project Development </w:t>
      </w:r>
      <w:r w:rsidR="00B06068">
        <w:rPr>
          <w:sz w:val="22"/>
          <w:szCs w:val="22"/>
        </w:rPr>
        <w:t>Project Manager</w:t>
      </w:r>
    </w:p>
    <w:p w:rsidR="00C75FF8" w:rsidRPr="0042517C" w:rsidRDefault="00C75FF8">
      <w:pPr>
        <w:jc w:val="both"/>
        <w:rPr>
          <w:sz w:val="16"/>
          <w:szCs w:val="16"/>
        </w:rPr>
      </w:pPr>
    </w:p>
    <w:p w:rsidR="00B0712B" w:rsidRPr="0042517C" w:rsidRDefault="00E63707">
      <w:pPr>
        <w:jc w:val="both"/>
        <w:rPr>
          <w:sz w:val="16"/>
          <w:szCs w:val="16"/>
        </w:rPr>
      </w:pPr>
      <w:r w:rsidRPr="0042517C">
        <w:rPr>
          <w:sz w:val="16"/>
          <w:szCs w:val="16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7" w:name="Text36"/>
      <w:r w:rsidR="0018577F" w:rsidRPr="0042517C">
        <w:rPr>
          <w:sz w:val="16"/>
          <w:szCs w:val="16"/>
        </w:rPr>
        <w:instrText xml:space="preserve"> FORMTEXT </w:instrText>
      </w:r>
      <w:r w:rsidRPr="0042517C">
        <w:rPr>
          <w:sz w:val="16"/>
          <w:szCs w:val="16"/>
        </w:rPr>
      </w:r>
      <w:r w:rsidRPr="0042517C">
        <w:rPr>
          <w:sz w:val="16"/>
          <w:szCs w:val="16"/>
        </w:rPr>
        <w:fldChar w:fldCharType="separate"/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Pr="0042517C">
        <w:rPr>
          <w:sz w:val="16"/>
          <w:szCs w:val="16"/>
        </w:rPr>
        <w:fldChar w:fldCharType="end"/>
      </w:r>
      <w:bookmarkEnd w:id="7"/>
      <w:r w:rsidR="00B0712B" w:rsidRPr="0042517C">
        <w:rPr>
          <w:sz w:val="16"/>
          <w:szCs w:val="16"/>
        </w:rPr>
        <w:t>/</w:t>
      </w:r>
      <w:r w:rsidRPr="0042517C">
        <w:rPr>
          <w:sz w:val="16"/>
          <w:szCs w:val="16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8" w:name="Text37"/>
      <w:r w:rsidR="0018577F" w:rsidRPr="0042517C">
        <w:rPr>
          <w:sz w:val="16"/>
          <w:szCs w:val="16"/>
        </w:rPr>
        <w:instrText xml:space="preserve"> FORMTEXT </w:instrText>
      </w:r>
      <w:r w:rsidRPr="0042517C">
        <w:rPr>
          <w:sz w:val="16"/>
          <w:szCs w:val="16"/>
        </w:rPr>
      </w:r>
      <w:r w:rsidRPr="0042517C">
        <w:rPr>
          <w:sz w:val="16"/>
          <w:szCs w:val="16"/>
        </w:rPr>
        <w:fldChar w:fldCharType="separate"/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="0018577F" w:rsidRPr="0042517C">
        <w:rPr>
          <w:noProof/>
          <w:sz w:val="16"/>
          <w:szCs w:val="16"/>
        </w:rPr>
        <w:t> </w:t>
      </w:r>
      <w:r w:rsidRPr="0042517C">
        <w:rPr>
          <w:sz w:val="16"/>
          <w:szCs w:val="16"/>
        </w:rPr>
        <w:fldChar w:fldCharType="end"/>
      </w:r>
      <w:bookmarkEnd w:id="8"/>
    </w:p>
    <w:p w:rsidR="00B0712B" w:rsidRPr="0042517C" w:rsidRDefault="00B0712B">
      <w:pPr>
        <w:jc w:val="both"/>
        <w:rPr>
          <w:sz w:val="16"/>
          <w:szCs w:val="16"/>
        </w:rPr>
      </w:pPr>
    </w:p>
    <w:p w:rsidR="00563AF8" w:rsidRPr="0042517C" w:rsidRDefault="00627752">
      <w:pPr>
        <w:jc w:val="both"/>
        <w:rPr>
          <w:sz w:val="16"/>
          <w:szCs w:val="16"/>
        </w:rPr>
      </w:pPr>
      <w:r w:rsidRPr="0042517C">
        <w:rPr>
          <w:sz w:val="16"/>
          <w:szCs w:val="16"/>
        </w:rPr>
        <w:t>Attachment</w:t>
      </w:r>
    </w:p>
    <w:p w:rsidR="00563AF8" w:rsidRPr="0042517C" w:rsidRDefault="00563AF8">
      <w:pPr>
        <w:jc w:val="both"/>
        <w:rPr>
          <w:sz w:val="16"/>
          <w:szCs w:val="16"/>
        </w:rPr>
      </w:pPr>
    </w:p>
    <w:bookmarkEnd w:id="0"/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>cc</w:t>
      </w:r>
      <w:proofErr w:type="gramStart"/>
      <w:r>
        <w:rPr>
          <w:sz w:val="16"/>
          <w:szCs w:val="16"/>
        </w:rPr>
        <w:t>:</w:t>
      </w:r>
      <w:r>
        <w:rPr>
          <w:sz w:val="16"/>
          <w:szCs w:val="16"/>
        </w:rPr>
        <w:tab/>
      </w:r>
      <w:r w:rsidR="00026527">
        <w:rPr>
          <w:sz w:val="16"/>
          <w:szCs w:val="16"/>
        </w:rPr>
        <w:fldChar w:fldCharType="begin">
          <w:ffData>
            <w:name w:val="Dropdown8"/>
            <w:enabled/>
            <w:calcOnExit w:val="0"/>
            <w:ddList>
              <w:listEntry w:val="choose supervisor's name"/>
              <w:listEntry w:val="Charles Karow"/>
              <w:listEntry w:val="Dan Segerstrom"/>
              <w:listEntry w:val="Jim Thompson"/>
              <w:listEntry w:val="Rob Wagner"/>
              <w:listEntry w:val="Tammy Rabe"/>
            </w:ddList>
          </w:ffData>
        </w:fldChar>
      </w:r>
      <w:bookmarkStart w:id="9" w:name="Dropdown8"/>
      <w:r w:rsidR="00026527">
        <w:rPr>
          <w:sz w:val="16"/>
          <w:szCs w:val="16"/>
        </w:rPr>
        <w:instrText xml:space="preserve"> FORMDROPDOWN </w:instrText>
      </w:r>
      <w:r w:rsidR="00026527">
        <w:rPr>
          <w:sz w:val="16"/>
          <w:szCs w:val="16"/>
        </w:rPr>
      </w:r>
      <w:r w:rsidR="00026527">
        <w:rPr>
          <w:sz w:val="16"/>
          <w:szCs w:val="16"/>
        </w:rPr>
        <w:fldChar w:fldCharType="end"/>
      </w:r>
      <w:bookmarkEnd w:id="9"/>
      <w:r>
        <w:rPr>
          <w:sz w:val="16"/>
          <w:szCs w:val="16"/>
        </w:rPr>
        <w:t>,</w:t>
      </w:r>
      <w:proofErr w:type="gramEnd"/>
      <w:r>
        <w:rPr>
          <w:sz w:val="16"/>
          <w:szCs w:val="16"/>
        </w:rPr>
        <w:t xml:space="preserve"> </w:t>
      </w:r>
      <w:r w:rsidR="00B06068">
        <w:rPr>
          <w:sz w:val="16"/>
          <w:szCs w:val="16"/>
        </w:rPr>
        <w:t>Supervisor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 w:rsidR="00E63707">
        <w:rPr>
          <w:sz w:val="16"/>
          <w:szCs w:val="16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0" w:name="Text25"/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0"/>
      <w:r>
        <w:rPr>
          <w:sz w:val="16"/>
          <w:szCs w:val="16"/>
        </w:rPr>
        <w:t xml:space="preserve"> County Highway Commissioner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 w:rsidR="00E63707">
        <w:rPr>
          <w:sz w:val="16"/>
          <w:szCs w:val="16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1" w:name="Text26"/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1"/>
      <w:r>
        <w:rPr>
          <w:sz w:val="16"/>
          <w:szCs w:val="16"/>
        </w:rPr>
        <w:t xml:space="preserve"> County Surveyor (if project has landmark ref. monuments)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2" w:name="Text14"/>
      <w:r w:rsidR="00E63707">
        <w:rPr>
          <w:sz w:val="16"/>
          <w:szCs w:val="16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2"/>
      <w:r>
        <w:rPr>
          <w:sz w:val="16"/>
          <w:szCs w:val="16"/>
        </w:rPr>
        <w:t xml:space="preserve"> (Consultant for Design)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3" w:name="Text15"/>
      <w:r w:rsidR="00E63707">
        <w:rPr>
          <w:sz w:val="16"/>
          <w:szCs w:val="16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3"/>
      <w:r>
        <w:rPr>
          <w:sz w:val="16"/>
          <w:szCs w:val="16"/>
        </w:rPr>
        <w:t xml:space="preserve"> (Consultant for Construction)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4" w:name="Text16"/>
      <w:r w:rsidR="00E63707">
        <w:rPr>
          <w:sz w:val="16"/>
          <w:szCs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4"/>
      <w:r>
        <w:rPr>
          <w:sz w:val="16"/>
          <w:szCs w:val="16"/>
        </w:rPr>
        <w:t xml:space="preserve">, </w:t>
      </w:r>
      <w:r w:rsidR="00E63707">
        <w:rPr>
          <w:sz w:val="16"/>
          <w:szCs w:val="16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Dir. of Public Works (if in a City)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5" w:name="Text17"/>
      <w:r w:rsidR="00E63707">
        <w:rPr>
          <w:sz w:val="16"/>
          <w:szCs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5"/>
      <w:r>
        <w:rPr>
          <w:sz w:val="16"/>
          <w:szCs w:val="16"/>
        </w:rPr>
        <w:t xml:space="preserve">, </w:t>
      </w:r>
      <w:r w:rsidR="00E63707">
        <w:rPr>
          <w:sz w:val="16"/>
          <w:szCs w:val="16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Village President (if in a Village)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6" w:name="Text18"/>
      <w:r w:rsidR="00E63707">
        <w:rPr>
          <w:sz w:val="16"/>
          <w:szCs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6"/>
      <w:r>
        <w:rPr>
          <w:sz w:val="16"/>
          <w:szCs w:val="16"/>
        </w:rPr>
        <w:t xml:space="preserve">, </w:t>
      </w:r>
      <w:r w:rsidR="00E63707">
        <w:rPr>
          <w:sz w:val="16"/>
          <w:szCs w:val="16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Town Chairman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7" w:name="Text19"/>
      <w:r w:rsidR="00E63707">
        <w:rPr>
          <w:sz w:val="16"/>
          <w:szCs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7"/>
      <w:r>
        <w:rPr>
          <w:sz w:val="16"/>
          <w:szCs w:val="16"/>
        </w:rPr>
        <w:t xml:space="preserve">, </w:t>
      </w:r>
      <w:r w:rsidR="00E63707">
        <w:rPr>
          <w:sz w:val="16"/>
          <w:szCs w:val="16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Town Administrator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8" w:name="Text20"/>
      <w:r w:rsidR="00E63707">
        <w:rPr>
          <w:sz w:val="16"/>
          <w:szCs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sz w:val="16"/>
          <w:szCs w:val="16"/>
        </w:rPr>
        <w:instrText xml:space="preserve"> FORMTEXT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>
        <w:rPr>
          <w:noProof/>
          <w:sz w:val="16"/>
          <w:szCs w:val="16"/>
        </w:rPr>
        <w:t> </w:t>
      </w:r>
      <w:r w:rsidR="00E63707">
        <w:rPr>
          <w:sz w:val="16"/>
          <w:szCs w:val="16"/>
        </w:rPr>
        <w:fldChar w:fldCharType="end"/>
      </w:r>
      <w:bookmarkEnd w:id="18"/>
      <w:r>
        <w:rPr>
          <w:sz w:val="16"/>
          <w:szCs w:val="16"/>
        </w:rPr>
        <w:t xml:space="preserve"> Railroad (if involved or RR Ins. required)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State Patrol (On major roadway or if detoured) </w:t>
      </w:r>
    </w:p>
    <w:p w:rsidR="00A5280A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bookmarkStart w:id="19" w:name="Dropdown7"/>
      <w:r w:rsidR="00E63707">
        <w:rPr>
          <w:sz w:val="16"/>
          <w:szCs w:val="16"/>
        </w:rPr>
        <w:fldChar w:fldCharType="begin">
          <w:ffData>
            <w:name w:val="Dropdown7"/>
            <w:enabled/>
            <w:calcOnExit w:val="0"/>
            <w:ddList>
              <w:listEntry w:val="          "/>
              <w:listEntry w:val="Brown County "/>
              <w:listEntry w:val="Calumet County "/>
              <w:listEntry w:val="Door County "/>
              <w:listEntry w:val="Fond du Lac County"/>
              <w:listEntry w:val="Kewaunee County "/>
              <w:listEntry w:val="Manitowoc County "/>
              <w:listEntry w:val="Marinette County "/>
              <w:listEntry w:val="Oconto County "/>
              <w:listEntry w:val="Outagamie County "/>
              <w:listEntry w:val="Sheboygan County "/>
              <w:listEntry w:val="Winnebago County "/>
            </w:ddList>
          </w:ffData>
        </w:fldChar>
      </w:r>
      <w:r>
        <w:rPr>
          <w:sz w:val="16"/>
          <w:szCs w:val="16"/>
        </w:rPr>
        <w:instrText xml:space="preserve"> FORMDROPDOWN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 w:rsidR="00E63707">
        <w:rPr>
          <w:sz w:val="16"/>
          <w:szCs w:val="16"/>
        </w:rPr>
        <w:fldChar w:fldCharType="end"/>
      </w:r>
      <w:bookmarkEnd w:id="19"/>
      <w:r>
        <w:rPr>
          <w:sz w:val="16"/>
          <w:szCs w:val="16"/>
        </w:rPr>
        <w:t>Sheriff’s Dept. (On major roadway or if detoured)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 w:rsidRPr="002C25DE">
        <w:rPr>
          <w:sz w:val="16"/>
          <w:szCs w:val="16"/>
        </w:rPr>
        <w:t>J. Kazda, C.O. Traffic, Rm 501 (if traffic signals are involved)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  <w:t>L. Hubbard, C.O. Design, Rm. 651 (Landscaping Projects)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  <w:t>R. Stark, C.O. Maintenance, Rm. 501 (Landscaping Projects)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  <w:t>Bob Hager, Dept. of Labor OSHA (If bridge painting is involved) 1648 Tri Park Way, Appleton WI  54914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  <w:t>Dave Buschkopf, C.O. Construction, Rm. 601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</w:r>
      <w:bookmarkStart w:id="20" w:name="Dropdown2"/>
      <w:r w:rsidR="00E63707" w:rsidRPr="002C25DE">
        <w:rPr>
          <w:sz w:val="16"/>
          <w:szCs w:val="16"/>
        </w:rPr>
        <w:fldChar w:fldCharType="begin">
          <w:ffData>
            <w:name w:val="Dropdown2"/>
            <w:enabled/>
            <w:calcOnExit w:val="0"/>
            <w:ddList>
              <w:listEntry w:val="   "/>
              <w:listEntry w:val="Al Stranz"/>
              <w:listEntry w:val="Joanne Kline"/>
              <w:listEntry w:val="Shelly Allness"/>
              <w:listEntry w:val="Bobbi Jo Fischer"/>
              <w:listEntry w:val="Jim Doperalski"/>
            </w:ddList>
          </w:ffData>
        </w:fldChar>
      </w:r>
      <w:r w:rsidRPr="002C25DE">
        <w:rPr>
          <w:sz w:val="16"/>
          <w:szCs w:val="16"/>
        </w:rPr>
        <w:instrText xml:space="preserve"> FORMDROPDOWN </w:instrText>
      </w:r>
      <w:r w:rsidR="00E63707">
        <w:rPr>
          <w:sz w:val="16"/>
          <w:szCs w:val="16"/>
        </w:rPr>
      </w:r>
      <w:r w:rsidR="00E63707">
        <w:rPr>
          <w:sz w:val="16"/>
          <w:szCs w:val="16"/>
        </w:rPr>
        <w:fldChar w:fldCharType="separate"/>
      </w:r>
      <w:r w:rsidR="00E63707" w:rsidRPr="002C25DE">
        <w:rPr>
          <w:sz w:val="16"/>
          <w:szCs w:val="16"/>
        </w:rPr>
        <w:fldChar w:fldCharType="end"/>
      </w:r>
      <w:bookmarkEnd w:id="20"/>
      <w:r w:rsidRPr="002C25DE">
        <w:rPr>
          <w:sz w:val="16"/>
          <w:szCs w:val="16"/>
        </w:rPr>
        <w:t>, DNR</w:t>
      </w:r>
    </w:p>
    <w:p w:rsidR="00A5280A" w:rsidRPr="002C25DE" w:rsidRDefault="00A5280A" w:rsidP="00A5280A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</w:r>
      <w:r w:rsidR="00524BAB">
        <w:rPr>
          <w:sz w:val="16"/>
          <w:szCs w:val="16"/>
        </w:rPr>
        <w:t>Andrew Brinkerhoff</w:t>
      </w:r>
      <w:r w:rsidRPr="002C25DE">
        <w:rPr>
          <w:sz w:val="16"/>
          <w:szCs w:val="16"/>
        </w:rPr>
        <w:t>, FHWA (if project is over $50,000)</w:t>
      </w:r>
    </w:p>
    <w:p w:rsidR="00A5280A" w:rsidRPr="002C25DE" w:rsidRDefault="00A5280A" w:rsidP="00CE08D3">
      <w:pPr>
        <w:tabs>
          <w:tab w:val="left" w:pos="720"/>
        </w:tabs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</w:r>
      <w:r w:rsidRPr="002C25DE">
        <w:rPr>
          <w:b/>
          <w:bCs/>
          <w:sz w:val="16"/>
          <w:szCs w:val="16"/>
        </w:rPr>
        <w:t>UTILITIES</w:t>
      </w:r>
      <w:r w:rsidRPr="002C25DE">
        <w:rPr>
          <w:sz w:val="16"/>
          <w:szCs w:val="16"/>
        </w:rPr>
        <w:t xml:space="preserve"> (Please get the updated list from the Utilities section)</w:t>
      </w:r>
    </w:p>
    <w:p w:rsidR="00A5280A" w:rsidRPr="002C25DE" w:rsidRDefault="00A5280A" w:rsidP="00A5280A">
      <w:pPr>
        <w:spacing w:line="192" w:lineRule="auto"/>
        <w:jc w:val="both"/>
        <w:rPr>
          <w:sz w:val="16"/>
          <w:szCs w:val="16"/>
        </w:rPr>
      </w:pPr>
      <w:r w:rsidRPr="002C25DE">
        <w:rPr>
          <w:sz w:val="16"/>
          <w:szCs w:val="16"/>
        </w:rPr>
        <w:tab/>
      </w:r>
    </w:p>
    <w:p w:rsidR="006C0947" w:rsidRDefault="00A5280A" w:rsidP="00A5280A">
      <w:pPr>
        <w:pStyle w:val="BodyText2"/>
        <w:ind w:left="720" w:firstLine="0"/>
      </w:pPr>
      <w:r w:rsidRPr="002C25DE">
        <w:t xml:space="preserve">Electronic copy sent to: </w:t>
      </w:r>
      <w:r w:rsidR="006C0947">
        <w:t xml:space="preserve"> DOT DL DTSD NE Precon</w:t>
      </w:r>
    </w:p>
    <w:p w:rsidR="00A5280A" w:rsidRPr="002C25DE" w:rsidRDefault="00E63707" w:rsidP="00A5280A">
      <w:pPr>
        <w:pStyle w:val="BodyText2"/>
        <w:ind w:left="720" w:firstLine="0"/>
      </w:pPr>
      <w:hyperlink r:id="rId9" w:history="1">
        <w:r w:rsidR="00A5280A" w:rsidRPr="002C25DE">
          <w:rPr>
            <w:rStyle w:val="Hyperlink"/>
          </w:rPr>
          <w:t>alice.muerer@dot.wi.gov</w:t>
        </w:r>
      </w:hyperlink>
      <w:r w:rsidR="000A0964" w:rsidRPr="002C25DE">
        <w:t xml:space="preserve"> </w:t>
      </w:r>
      <w:r w:rsidR="00A5280A" w:rsidRPr="002C25DE">
        <w:t xml:space="preserve">– </w:t>
      </w:r>
      <w:r w:rsidR="008A26BE">
        <w:t xml:space="preserve">Remember to include all R/W Project Id’s in Attn: </w:t>
      </w:r>
      <w:r w:rsidR="00576404">
        <w:t xml:space="preserve">to </w:t>
      </w:r>
      <w:r w:rsidR="008A26BE">
        <w:t xml:space="preserve">Alice so all electronic R/W documents </w:t>
      </w:r>
      <w:r w:rsidR="00576404">
        <w:t>will be</w:t>
      </w:r>
      <w:r w:rsidR="008A26BE">
        <w:t xml:space="preserve"> saved on N</w:t>
      </w:r>
      <w:proofErr w:type="gramStart"/>
      <w:r w:rsidR="008A26BE">
        <w:t>:/</w:t>
      </w:r>
      <w:proofErr w:type="gramEnd"/>
      <w:r w:rsidR="008A26BE">
        <w:t>pds/construction services/Construction Projects/xxxx-xx-xx/</w:t>
      </w:r>
      <w:r w:rsidR="00286CD3">
        <w:t>xxxxxxxxxxx/</w:t>
      </w:r>
      <w:r w:rsidR="008A26BE">
        <w:t>RW Commitments</w:t>
      </w:r>
      <w:r w:rsidR="00576404">
        <w:t xml:space="preserve"> prior to the precon.</w:t>
      </w:r>
    </w:p>
    <w:p w:rsidR="00A5280A" w:rsidRPr="002C25DE" w:rsidRDefault="00A5280A" w:rsidP="00A5280A">
      <w:pPr>
        <w:pStyle w:val="BodyText2"/>
        <w:ind w:left="720" w:firstLine="0"/>
      </w:pPr>
    </w:p>
    <w:p w:rsidR="006B222B" w:rsidRDefault="006B222B" w:rsidP="00A5280A">
      <w:pPr>
        <w:pStyle w:val="BodyText2"/>
        <w:ind w:left="1440" w:firstLine="0"/>
        <w:jc w:val="left"/>
      </w:pPr>
    </w:p>
    <w:p w:rsidR="00A5280A" w:rsidRPr="006B222B" w:rsidRDefault="006B222B" w:rsidP="00A5280A">
      <w:pPr>
        <w:pStyle w:val="BodyText2"/>
        <w:ind w:left="1440" w:firstLine="0"/>
        <w:jc w:val="left"/>
      </w:pPr>
      <w:r w:rsidRPr="006B222B">
        <w:rPr>
          <w:bCs/>
        </w:rPr>
        <w:t>Project Managers please remember to enter precon info into Project Tracking</w:t>
      </w:r>
    </w:p>
    <w:p w:rsidR="00A5280A" w:rsidRDefault="00A5280A" w:rsidP="00A5280A">
      <w:pPr>
        <w:pStyle w:val="Header"/>
        <w:tabs>
          <w:tab w:val="clear" w:pos="4320"/>
          <w:tab w:val="clear" w:pos="8640"/>
        </w:tabs>
        <w:rPr>
          <w:sz w:val="16"/>
          <w:szCs w:val="16"/>
        </w:rPr>
      </w:pPr>
    </w:p>
    <w:p w:rsidR="00A5280A" w:rsidRDefault="00E63707" w:rsidP="00A5280A">
      <w:pPr>
        <w:ind w:left="720"/>
        <w:rPr>
          <w:rFonts w:ascii="Arial" w:hAnsi="Arial" w:cs="Arial"/>
          <w:sz w:val="16"/>
          <w:szCs w:val="16"/>
        </w:rPr>
      </w:pPr>
      <w:r w:rsidRPr="00E63707">
        <w:rPr>
          <w:noProof/>
        </w:rPr>
        <w:pict>
          <v:rect id="_x0000_s1029" style="position:absolute;left:0;text-align:left;margin-left:31.05pt;margin-top:3.35pt;width:312pt;height:29.8pt;z-index:251660288" filled="f"/>
        </w:pict>
      </w:r>
    </w:p>
    <w:p w:rsidR="00A5280A" w:rsidRDefault="00A5280A" w:rsidP="00A5280A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Required Meeting Materials</w:t>
      </w:r>
      <w:proofErr w:type="gramStart"/>
      <w:r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>#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of Plans </w:t>
      </w:r>
      <w:bookmarkStart w:id="21" w:name="Text23"/>
      <w:r w:rsidR="00E63707">
        <w:rPr>
          <w:rFonts w:ascii="Arial" w:hAnsi="Arial" w:cs="Arial"/>
          <w:b/>
          <w:bCs/>
          <w:sz w:val="16"/>
          <w:szCs w:val="16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16"/>
          <w:szCs w:val="16"/>
          <w:u w:val="single"/>
        </w:rPr>
        <w:instrText xml:space="preserve"> FORMTEXT </w:instrText>
      </w:r>
      <w:r w:rsidR="00E63707">
        <w:rPr>
          <w:rFonts w:ascii="Arial" w:hAnsi="Arial" w:cs="Arial"/>
          <w:b/>
          <w:bCs/>
          <w:sz w:val="16"/>
          <w:szCs w:val="16"/>
          <w:u w:val="single"/>
        </w:rPr>
      </w:r>
      <w:r w:rsidR="00E63707">
        <w:rPr>
          <w:rFonts w:ascii="Arial" w:hAnsi="Arial" w:cs="Arial"/>
          <w:b/>
          <w:bCs/>
          <w:sz w:val="16"/>
          <w:szCs w:val="16"/>
          <w:u w:val="single"/>
        </w:rPr>
        <w:fldChar w:fldCharType="separate"/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 w:rsidR="00E63707">
        <w:rPr>
          <w:rFonts w:ascii="Arial" w:hAnsi="Arial" w:cs="Arial"/>
          <w:b/>
          <w:bCs/>
          <w:sz w:val="16"/>
          <w:szCs w:val="16"/>
          <w:u w:val="single"/>
        </w:rPr>
        <w:fldChar w:fldCharType="end"/>
      </w:r>
      <w:bookmarkEnd w:id="21"/>
      <w:r>
        <w:rPr>
          <w:rFonts w:ascii="Arial" w:hAnsi="Arial" w:cs="Arial"/>
          <w:sz w:val="16"/>
          <w:szCs w:val="16"/>
        </w:rPr>
        <w:t xml:space="preserve"> &amp; </w:t>
      </w:r>
      <w:r>
        <w:rPr>
          <w:rFonts w:ascii="Arial" w:hAnsi="Arial" w:cs="Arial"/>
          <w:b/>
          <w:bCs/>
          <w:sz w:val="16"/>
          <w:szCs w:val="16"/>
        </w:rPr>
        <w:t xml:space="preserve">Proposals </w:t>
      </w:r>
      <w:bookmarkStart w:id="22" w:name="Text24"/>
      <w:r w:rsidR="00E63707">
        <w:rPr>
          <w:rFonts w:ascii="Arial" w:hAnsi="Arial" w:cs="Arial"/>
          <w:b/>
          <w:bCs/>
          <w:sz w:val="16"/>
          <w:szCs w:val="16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16"/>
          <w:szCs w:val="16"/>
          <w:u w:val="single"/>
        </w:rPr>
        <w:instrText xml:space="preserve"> FORMTEXT </w:instrText>
      </w:r>
      <w:r w:rsidR="00E63707">
        <w:rPr>
          <w:rFonts w:ascii="Arial" w:hAnsi="Arial" w:cs="Arial"/>
          <w:b/>
          <w:bCs/>
          <w:sz w:val="16"/>
          <w:szCs w:val="16"/>
          <w:u w:val="single"/>
        </w:rPr>
      </w:r>
      <w:r w:rsidR="00E63707">
        <w:rPr>
          <w:rFonts w:ascii="Arial" w:hAnsi="Arial" w:cs="Arial"/>
          <w:b/>
          <w:bCs/>
          <w:sz w:val="16"/>
          <w:szCs w:val="16"/>
          <w:u w:val="single"/>
        </w:rPr>
        <w:fldChar w:fldCharType="separate"/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>
        <w:rPr>
          <w:rFonts w:ascii="Cambria Math" w:hAnsi="Cambria Math" w:cs="Cambria Math"/>
          <w:b/>
          <w:bCs/>
          <w:noProof/>
          <w:sz w:val="16"/>
          <w:szCs w:val="16"/>
          <w:u w:val="single"/>
        </w:rPr>
        <w:t> </w:t>
      </w:r>
      <w:r w:rsidR="00E63707">
        <w:rPr>
          <w:rFonts w:ascii="Arial" w:hAnsi="Arial" w:cs="Arial"/>
          <w:b/>
          <w:bCs/>
          <w:sz w:val="16"/>
          <w:szCs w:val="16"/>
          <w:u w:val="single"/>
        </w:rPr>
        <w:fldChar w:fldCharType="end"/>
      </w:r>
      <w:bookmarkEnd w:id="22"/>
      <w:r>
        <w:rPr>
          <w:rFonts w:ascii="Arial" w:hAnsi="Arial" w:cs="Arial"/>
          <w:sz w:val="16"/>
          <w:szCs w:val="16"/>
        </w:rPr>
        <w:t xml:space="preserve"> Needed?</w:t>
      </w:r>
    </w:p>
    <w:p w:rsidR="00563AF8" w:rsidRPr="00A5280A" w:rsidRDefault="00A5280A" w:rsidP="00A5280A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Digital Recorder:  Yes </w:t>
      </w:r>
      <w:proofErr w:type="gramStart"/>
      <w:r>
        <w:rPr>
          <w:rFonts w:ascii="Arial" w:hAnsi="Arial" w:cs="Arial"/>
          <w:sz w:val="16"/>
          <w:szCs w:val="16"/>
        </w:rPr>
        <w:t>or  No</w:t>
      </w:r>
      <w:proofErr w:type="gramEnd"/>
    </w:p>
    <w:sectPr w:rsidR="00563AF8" w:rsidRPr="00A5280A" w:rsidSect="0042517C">
      <w:type w:val="continuous"/>
      <w:pgSz w:w="12240" w:h="15840" w:code="1"/>
      <w:pgMar w:top="432" w:right="806" w:bottom="432" w:left="720" w:header="288" w:footer="14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6F" w:rsidRDefault="009A7B6F">
      <w:r>
        <w:separator/>
      </w:r>
    </w:p>
  </w:endnote>
  <w:endnote w:type="continuationSeparator" w:id="0">
    <w:p w:rsidR="009A7B6F" w:rsidRDefault="009A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B6F" w:rsidRPr="00983C6D" w:rsidRDefault="00E63707" w:rsidP="005260D8">
    <w:pPr>
      <w:pStyle w:val="Footer"/>
      <w:tabs>
        <w:tab w:val="clear" w:pos="4320"/>
        <w:tab w:val="clear" w:pos="8640"/>
        <w:tab w:val="right" w:pos="9900"/>
      </w:tabs>
      <w:rPr>
        <w:sz w:val="12"/>
        <w:szCs w:val="12"/>
      </w:rPr>
    </w:pPr>
    <w:fldSimple w:instr=" FILENAME   \* MERGEFORMAT ">
      <w:r w:rsidR="00CA0E35" w:rsidRPr="00CA0E35">
        <w:rPr>
          <w:noProof/>
          <w:sz w:val="16"/>
          <w:szCs w:val="16"/>
        </w:rPr>
        <w:t>Preconstruction Conference Invitation.docx</w:t>
      </w:r>
    </w:fldSimple>
    <w:r w:rsidR="009A7B6F">
      <w:tab/>
    </w:r>
    <w:r w:rsidR="009A7B6F">
      <w:rPr>
        <w:sz w:val="12"/>
        <w:szCs w:val="12"/>
      </w:rPr>
      <w:t xml:space="preserve">Revised: </w:t>
    </w:r>
    <w:r w:rsidR="00026527">
      <w:rPr>
        <w:sz w:val="12"/>
        <w:szCs w:val="12"/>
      </w:rPr>
      <w:t>2/28/14</w:t>
    </w:r>
  </w:p>
  <w:p w:rsidR="009A7B6F" w:rsidRDefault="009A7B6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6F" w:rsidRDefault="009A7B6F">
      <w:r>
        <w:separator/>
      </w:r>
    </w:p>
  </w:footnote>
  <w:footnote w:type="continuationSeparator" w:id="0">
    <w:p w:rsidR="009A7B6F" w:rsidRDefault="009A7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108" w:type="dxa"/>
      <w:tblBorders>
        <w:bottom w:val="single" w:sz="18" w:space="0" w:color="auto"/>
      </w:tblBorders>
      <w:tblLook w:val="0000"/>
    </w:tblPr>
    <w:tblGrid>
      <w:gridCol w:w="2340"/>
      <w:gridCol w:w="3567"/>
      <w:gridCol w:w="1693"/>
      <w:gridCol w:w="3200"/>
    </w:tblGrid>
    <w:tr w:rsidR="009A7B6F" w:rsidTr="009D3AE7">
      <w:trPr>
        <w:trHeight w:val="1620"/>
      </w:trPr>
      <w:tc>
        <w:tcPr>
          <w:tcW w:w="2340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9A7B6F" w:rsidRDefault="009A7B6F" w:rsidP="008B066F">
          <w:pPr>
            <w:pStyle w:val="Header"/>
            <w:ind w:left="-18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-55245</wp:posOffset>
                </wp:positionV>
                <wp:extent cx="1304925" cy="1000125"/>
                <wp:effectExtent l="0" t="0" r="0" b="0"/>
                <wp:wrapNone/>
                <wp:docPr id="2" name="Picture 3" descr="WIS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WIS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1000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9A7B6F" w:rsidRDefault="009A7B6F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</w:p>
        <w:p w:rsidR="009A7B6F" w:rsidRDefault="009A7B6F" w:rsidP="008B066F">
          <w:pPr>
            <w:pStyle w:val="Header"/>
            <w:tabs>
              <w:tab w:val="left" w:pos="522"/>
            </w:tabs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Division of Transportation </w:t>
          </w:r>
        </w:p>
        <w:p w:rsidR="009A7B6F" w:rsidRDefault="009A7B6F" w:rsidP="008B066F">
          <w:pPr>
            <w:pStyle w:val="Header"/>
            <w:tabs>
              <w:tab w:val="left" w:pos="522"/>
            </w:tabs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System Development</w:t>
          </w:r>
        </w:p>
        <w:p w:rsidR="009A7B6F" w:rsidRDefault="009A7B6F" w:rsidP="008B066F">
          <w:pPr>
            <w:pStyle w:val="Header"/>
            <w:tabs>
              <w:tab w:val="left" w:pos="522"/>
            </w:tabs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Northeast Regional Office</w:t>
          </w:r>
        </w:p>
        <w:p w:rsidR="009A7B6F" w:rsidRDefault="009A7B6F" w:rsidP="008B066F">
          <w:pPr>
            <w:pStyle w:val="Header"/>
            <w:tabs>
              <w:tab w:val="left" w:pos="522"/>
            </w:tabs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944 Vanderperren Way</w:t>
          </w:r>
        </w:p>
        <w:p w:rsidR="009A7B6F" w:rsidRDefault="009A7B6F" w:rsidP="008B066F">
          <w:pPr>
            <w:pStyle w:val="Header"/>
            <w:tabs>
              <w:tab w:val="left" w:pos="522"/>
            </w:tabs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Green Bay, WI  54304</w:t>
          </w:r>
        </w:p>
      </w:tc>
      <w:tc>
        <w:tcPr>
          <w:tcW w:w="1693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9A7B6F" w:rsidRDefault="009A7B6F">
          <w:pPr>
            <w:pStyle w:val="Header"/>
            <w:rPr>
              <w:rFonts w:ascii="Arial" w:hAnsi="Arial" w:cs="Arial"/>
            </w:rPr>
          </w:pPr>
        </w:p>
      </w:tc>
      <w:tc>
        <w:tcPr>
          <w:tcW w:w="3200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9A7B6F" w:rsidRDefault="009A7B6F">
          <w:pPr>
            <w:pStyle w:val="Header"/>
            <w:jc w:val="right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Scott Walker, Governor</w:t>
          </w:r>
        </w:p>
        <w:p w:rsidR="009A7B6F" w:rsidRDefault="009A7B6F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Mark Gottlieb, P.E., Secretary</w:t>
          </w:r>
        </w:p>
        <w:p w:rsidR="009A7B6F" w:rsidRDefault="009A7B6F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Internet web site:  </w:t>
          </w:r>
          <w:r>
            <w:rPr>
              <w:rFonts w:ascii="Arial" w:hAnsi="Arial" w:cs="Arial"/>
              <w:sz w:val="16"/>
              <w:szCs w:val="16"/>
              <w:u w:val="single"/>
            </w:rPr>
            <w:t>www.dot.wisconsin.gov</w:t>
          </w:r>
        </w:p>
        <w:p w:rsidR="009A7B6F" w:rsidRDefault="009A7B6F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</w:p>
        <w:p w:rsidR="009A7B6F" w:rsidRDefault="009A7B6F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Telephone:  (920)492-5643</w:t>
          </w:r>
        </w:p>
        <w:p w:rsidR="009A7B6F" w:rsidRDefault="009A7B6F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Facsimile (FAX):  (920)492-5640</w:t>
          </w:r>
        </w:p>
        <w:p w:rsidR="009A7B6F" w:rsidRDefault="009A7B6F">
          <w:pPr>
            <w:pStyle w:val="Header"/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E-mail: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</w:t>
          </w:r>
          <w:hyperlink r:id="rId2" w:history="1">
            <w:r w:rsidRPr="00157043">
              <w:rPr>
                <w:rStyle w:val="Hyperlink"/>
                <w:rFonts w:ascii="Arial" w:hAnsi="Arial" w:cs="Arial"/>
                <w:sz w:val="16"/>
                <w:szCs w:val="16"/>
              </w:rPr>
              <w:t>greenbay.dtsd@dot.state.wi.us</w:t>
            </w:r>
          </w:hyperlink>
          <w:r>
            <w:rPr>
              <w:rFonts w:ascii="Arial" w:hAnsi="Arial" w:cs="Arial"/>
            </w:rPr>
            <w:t xml:space="preserve"> </w:t>
          </w:r>
        </w:p>
      </w:tc>
    </w:tr>
  </w:tbl>
  <w:p w:rsidR="009A7B6F" w:rsidRPr="001D1408" w:rsidRDefault="009A7B6F" w:rsidP="001D1408">
    <w:pPr>
      <w:pStyle w:val="Header"/>
      <w:rPr>
        <w:sz w:val="12"/>
        <w:szCs w:val="1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50"/>
  <w:proofState w:spelling="clean" w:grammar="clean"/>
  <w:attachedTemplate r:id="rId1"/>
  <w:documentProtection w:edit="forms" w:enforcement="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/>
  <w:rsids>
    <w:rsidRoot w:val="008C2A78"/>
    <w:rsid w:val="000101A0"/>
    <w:rsid w:val="000159A1"/>
    <w:rsid w:val="00026527"/>
    <w:rsid w:val="00056DC2"/>
    <w:rsid w:val="000639ED"/>
    <w:rsid w:val="000827AC"/>
    <w:rsid w:val="00097D5E"/>
    <w:rsid w:val="000A0964"/>
    <w:rsid w:val="00147D9F"/>
    <w:rsid w:val="0015169F"/>
    <w:rsid w:val="00154B96"/>
    <w:rsid w:val="00165EA7"/>
    <w:rsid w:val="00174AF0"/>
    <w:rsid w:val="0018577F"/>
    <w:rsid w:val="001C637D"/>
    <w:rsid w:val="001D1408"/>
    <w:rsid w:val="001F14D0"/>
    <w:rsid w:val="00220AEE"/>
    <w:rsid w:val="00242986"/>
    <w:rsid w:val="002430C8"/>
    <w:rsid w:val="0026757A"/>
    <w:rsid w:val="00286CD3"/>
    <w:rsid w:val="002946C0"/>
    <w:rsid w:val="002C25DE"/>
    <w:rsid w:val="003133A1"/>
    <w:rsid w:val="0032290E"/>
    <w:rsid w:val="00335DA3"/>
    <w:rsid w:val="00340CCA"/>
    <w:rsid w:val="00345625"/>
    <w:rsid w:val="003719E7"/>
    <w:rsid w:val="00395EF2"/>
    <w:rsid w:val="003A5F13"/>
    <w:rsid w:val="004108BE"/>
    <w:rsid w:val="004138CF"/>
    <w:rsid w:val="0042517C"/>
    <w:rsid w:val="00426D1C"/>
    <w:rsid w:val="00434611"/>
    <w:rsid w:val="00485352"/>
    <w:rsid w:val="004A59BD"/>
    <w:rsid w:val="004C140F"/>
    <w:rsid w:val="004E28FE"/>
    <w:rsid w:val="004F6D17"/>
    <w:rsid w:val="005106F2"/>
    <w:rsid w:val="00524BAB"/>
    <w:rsid w:val="005260D8"/>
    <w:rsid w:val="00547EB1"/>
    <w:rsid w:val="00563AF8"/>
    <w:rsid w:val="00576404"/>
    <w:rsid w:val="00580998"/>
    <w:rsid w:val="0059370A"/>
    <w:rsid w:val="005966FF"/>
    <w:rsid w:val="005A0295"/>
    <w:rsid w:val="005B0D92"/>
    <w:rsid w:val="005B542B"/>
    <w:rsid w:val="005D78F1"/>
    <w:rsid w:val="005F2E6E"/>
    <w:rsid w:val="00611B1C"/>
    <w:rsid w:val="00627752"/>
    <w:rsid w:val="0063482D"/>
    <w:rsid w:val="00640302"/>
    <w:rsid w:val="006770D6"/>
    <w:rsid w:val="006B1CE4"/>
    <w:rsid w:val="006B222B"/>
    <w:rsid w:val="006C0947"/>
    <w:rsid w:val="006C1E15"/>
    <w:rsid w:val="00721AB9"/>
    <w:rsid w:val="0072548C"/>
    <w:rsid w:val="0076450B"/>
    <w:rsid w:val="0077280C"/>
    <w:rsid w:val="007855C6"/>
    <w:rsid w:val="007C0232"/>
    <w:rsid w:val="0081736F"/>
    <w:rsid w:val="00844C6E"/>
    <w:rsid w:val="008940C2"/>
    <w:rsid w:val="008A26BE"/>
    <w:rsid w:val="008A6E6B"/>
    <w:rsid w:val="008B066F"/>
    <w:rsid w:val="008B2DAE"/>
    <w:rsid w:val="008C2A78"/>
    <w:rsid w:val="008C2EF6"/>
    <w:rsid w:val="008E17CF"/>
    <w:rsid w:val="009653A8"/>
    <w:rsid w:val="009664C0"/>
    <w:rsid w:val="00966792"/>
    <w:rsid w:val="009716BF"/>
    <w:rsid w:val="00983C6D"/>
    <w:rsid w:val="00992167"/>
    <w:rsid w:val="00997A75"/>
    <w:rsid w:val="009A5125"/>
    <w:rsid w:val="009A7B6F"/>
    <w:rsid w:val="009C6730"/>
    <w:rsid w:val="009D3AE7"/>
    <w:rsid w:val="009E2B8C"/>
    <w:rsid w:val="009F3A8A"/>
    <w:rsid w:val="00A478B5"/>
    <w:rsid w:val="00A5280A"/>
    <w:rsid w:val="00A90CB0"/>
    <w:rsid w:val="00AF29F7"/>
    <w:rsid w:val="00B06068"/>
    <w:rsid w:val="00B0712B"/>
    <w:rsid w:val="00B31FA8"/>
    <w:rsid w:val="00B56913"/>
    <w:rsid w:val="00B72BEA"/>
    <w:rsid w:val="00B84CE2"/>
    <w:rsid w:val="00BC74A8"/>
    <w:rsid w:val="00BD0240"/>
    <w:rsid w:val="00C4436C"/>
    <w:rsid w:val="00C460AC"/>
    <w:rsid w:val="00C638CA"/>
    <w:rsid w:val="00C72576"/>
    <w:rsid w:val="00C75FF8"/>
    <w:rsid w:val="00C93007"/>
    <w:rsid w:val="00CA0E35"/>
    <w:rsid w:val="00CA4E36"/>
    <w:rsid w:val="00CB3301"/>
    <w:rsid w:val="00CE08D3"/>
    <w:rsid w:val="00CF63AB"/>
    <w:rsid w:val="00D03FA2"/>
    <w:rsid w:val="00D139DF"/>
    <w:rsid w:val="00D238E4"/>
    <w:rsid w:val="00D3495B"/>
    <w:rsid w:val="00D52680"/>
    <w:rsid w:val="00D610DA"/>
    <w:rsid w:val="00DB4518"/>
    <w:rsid w:val="00DB7F2F"/>
    <w:rsid w:val="00DC395D"/>
    <w:rsid w:val="00E03962"/>
    <w:rsid w:val="00E63707"/>
    <w:rsid w:val="00E646DE"/>
    <w:rsid w:val="00E76778"/>
    <w:rsid w:val="00F32716"/>
    <w:rsid w:val="00F61115"/>
    <w:rsid w:val="00F76DF7"/>
    <w:rsid w:val="00FB6BD1"/>
    <w:rsid w:val="00FD001C"/>
    <w:rsid w:val="00FD5C66"/>
    <w:rsid w:val="00FE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AF8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563AF8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  <w:szCs w:val="18"/>
    </w:rPr>
  </w:style>
  <w:style w:type="paragraph" w:styleId="Heading2">
    <w:name w:val="heading 2"/>
    <w:basedOn w:val="Normal"/>
    <w:next w:val="Normal"/>
    <w:qFormat/>
    <w:rsid w:val="00563AF8"/>
    <w:pPr>
      <w:keepNext/>
      <w:ind w:right="-108"/>
      <w:jc w:val="right"/>
      <w:outlineLvl w:val="1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63AF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semiHidden/>
    <w:rsid w:val="00563A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semiHidden/>
    <w:rsid w:val="00563AF8"/>
    <w:rPr>
      <w:rFonts w:ascii="Times New Roman" w:hAnsi="Times New Roman" w:cs="Times New Roman"/>
      <w:color w:val="0000FF"/>
      <w:u w:val="single"/>
    </w:rPr>
  </w:style>
  <w:style w:type="paragraph" w:styleId="Header">
    <w:name w:val="header"/>
    <w:basedOn w:val="Normal"/>
    <w:semiHidden/>
    <w:rsid w:val="00563A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semiHidden/>
    <w:rsid w:val="00563AF8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semiHidden/>
    <w:rsid w:val="00563A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semiHidden/>
    <w:rsid w:val="00563AF8"/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semiHidden/>
    <w:rsid w:val="00563AF8"/>
    <w:pPr>
      <w:overflowPunct w:val="0"/>
      <w:autoSpaceDE w:val="0"/>
      <w:autoSpaceDN w:val="0"/>
      <w:adjustRightInd w:val="0"/>
      <w:spacing w:line="192" w:lineRule="auto"/>
      <w:ind w:firstLine="720"/>
      <w:jc w:val="both"/>
      <w:textAlignment w:val="baseline"/>
    </w:pPr>
    <w:rPr>
      <w:sz w:val="16"/>
      <w:szCs w:val="16"/>
    </w:rPr>
  </w:style>
  <w:style w:type="character" w:customStyle="1" w:styleId="BodyText2Char">
    <w:name w:val="Body Text 2 Char"/>
    <w:basedOn w:val="DefaultParagraphFont"/>
    <w:semiHidden/>
    <w:rsid w:val="00563AF8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7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83C6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ice.muerer@dot.wi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eenbay.dtsd@dot.state.wi.us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otibd\Local%20Settings\Temporary%20Internet%20Files\Content.MSO\CED3F69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93C270A369E43C8B885E54C36C2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A1CCF-9AE7-46C9-BD45-53EED0CF53FA}"/>
      </w:docPartPr>
      <w:docPartBody>
        <w:p w:rsidR="00352FA3" w:rsidRDefault="00620972" w:rsidP="00620972">
          <w:pPr>
            <w:pStyle w:val="393C270A369E43C8B885E54C36C2560C2"/>
          </w:pPr>
          <w:r w:rsidRPr="009D3AE7">
            <w:rPr>
              <w:rStyle w:val="PlaceholderText"/>
              <w:sz w:val="22"/>
              <w:szCs w:val="22"/>
            </w:rPr>
            <w:t>Click here to enter a date</w:t>
          </w:r>
          <w:r w:rsidRPr="004C59A6">
            <w:rPr>
              <w:rStyle w:val="PlaceholderText"/>
            </w:rPr>
            <w:t>.</w:t>
          </w:r>
        </w:p>
      </w:docPartBody>
    </w:docPart>
    <w:docPart>
      <w:docPartPr>
        <w:name w:val="BDFCFCA9512A475BAF70A95451A53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8269E-033D-4FC0-9B9F-A12488BCA21B}"/>
      </w:docPartPr>
      <w:docPartBody>
        <w:p w:rsidR="00352FA3" w:rsidRDefault="00620972" w:rsidP="00620972">
          <w:pPr>
            <w:pStyle w:val="BDFCFCA9512A475BAF70A95451A53D3D2"/>
          </w:pPr>
          <w:r w:rsidRPr="005058FA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352FA3"/>
    <w:rsid w:val="000A184F"/>
    <w:rsid w:val="000A3D34"/>
    <w:rsid w:val="000C3850"/>
    <w:rsid w:val="001049F3"/>
    <w:rsid w:val="00284937"/>
    <w:rsid w:val="002C26DF"/>
    <w:rsid w:val="00307EDF"/>
    <w:rsid w:val="003214C9"/>
    <w:rsid w:val="00352FA3"/>
    <w:rsid w:val="0041790D"/>
    <w:rsid w:val="00620972"/>
    <w:rsid w:val="00837469"/>
    <w:rsid w:val="00921991"/>
    <w:rsid w:val="009B428E"/>
    <w:rsid w:val="009B6CEE"/>
    <w:rsid w:val="00A76FDD"/>
    <w:rsid w:val="00B26E83"/>
    <w:rsid w:val="00C15EF8"/>
    <w:rsid w:val="00CA02DC"/>
    <w:rsid w:val="00CA4199"/>
    <w:rsid w:val="00CF276A"/>
    <w:rsid w:val="00D5732E"/>
    <w:rsid w:val="00D9332E"/>
    <w:rsid w:val="00E01CF7"/>
    <w:rsid w:val="00E125D9"/>
    <w:rsid w:val="00E1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972"/>
    <w:rPr>
      <w:color w:val="808080"/>
    </w:rPr>
  </w:style>
  <w:style w:type="paragraph" w:customStyle="1" w:styleId="393C270A369E43C8B885E54C36C2560C">
    <w:name w:val="393C270A369E43C8B885E54C36C2560C"/>
    <w:rsid w:val="00352FA3"/>
  </w:style>
  <w:style w:type="paragraph" w:customStyle="1" w:styleId="BDFCFCA9512A475BAF70A95451A53D3D">
    <w:name w:val="BDFCFCA9512A475BAF70A95451A53D3D"/>
    <w:rsid w:val="00352FA3"/>
  </w:style>
  <w:style w:type="paragraph" w:customStyle="1" w:styleId="B7DDF22D92ED418E913D0E8D8F3D3FAB">
    <w:name w:val="B7DDF22D92ED418E913D0E8D8F3D3FAB"/>
    <w:rsid w:val="003214C9"/>
  </w:style>
  <w:style w:type="paragraph" w:customStyle="1" w:styleId="393C270A369E43C8B885E54C36C2560C1">
    <w:name w:val="393C270A369E43C8B885E54C36C2560C1"/>
    <w:rsid w:val="000A3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FCFCA9512A475BAF70A95451A53D3D1">
    <w:name w:val="BDFCFCA9512A475BAF70A95451A53D3D1"/>
    <w:rsid w:val="000A3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3C270A369E43C8B885E54C36C2560C2">
    <w:name w:val="393C270A369E43C8B885E54C36C2560C2"/>
    <w:rsid w:val="00620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FCFCA9512A475BAF70A95451A53D3D2">
    <w:name w:val="BDFCFCA9512A475BAF70A95451A53D3D2"/>
    <w:rsid w:val="00620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C04A3-804C-4B19-9A3E-6BF8F86B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CED3F69F.dotx</Template>
  <TotalTime>945</TotalTime>
  <Pages>1</Pages>
  <Words>413</Words>
  <Characters>2356</Characters>
  <Application>Microsoft Office Word</Application>
  <DocSecurity>2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2764</CharactersWithSpaces>
  <SharedDoc>false</SharedDoc>
  <HLinks>
    <vt:vector size="42" baseType="variant">
      <vt:variant>
        <vt:i4>6684747</vt:i4>
      </vt:variant>
      <vt:variant>
        <vt:i4>84</vt:i4>
      </vt:variant>
      <vt:variant>
        <vt:i4>0</vt:i4>
      </vt:variant>
      <vt:variant>
        <vt:i4>5</vt:i4>
      </vt:variant>
      <vt:variant>
        <vt:lpwstr>mailto:Meurer@dot.wilgov</vt:lpwstr>
      </vt:variant>
      <vt:variant>
        <vt:lpwstr/>
      </vt:variant>
      <vt:variant>
        <vt:i4>2228243</vt:i4>
      </vt:variant>
      <vt:variant>
        <vt:i4>81</vt:i4>
      </vt:variant>
      <vt:variant>
        <vt:i4>0</vt:i4>
      </vt:variant>
      <vt:variant>
        <vt:i4>5</vt:i4>
      </vt:variant>
      <vt:variant>
        <vt:lpwstr>mailto:andreya.moore@dot.wi.gov</vt:lpwstr>
      </vt:variant>
      <vt:variant>
        <vt:lpwstr/>
      </vt:variant>
      <vt:variant>
        <vt:i4>106</vt:i4>
      </vt:variant>
      <vt:variant>
        <vt:i4>78</vt:i4>
      </vt:variant>
      <vt:variant>
        <vt:i4>0</vt:i4>
      </vt:variant>
      <vt:variant>
        <vt:i4>5</vt:i4>
      </vt:variant>
      <vt:variant>
        <vt:lpwstr>mailto:jason.spilak@dot.gov</vt:lpwstr>
      </vt:variant>
      <vt:variant>
        <vt:lpwstr/>
      </vt:variant>
      <vt:variant>
        <vt:i4>1835119</vt:i4>
      </vt:variant>
      <vt:variant>
        <vt:i4>75</vt:i4>
      </vt:variant>
      <vt:variant>
        <vt:i4>0</vt:i4>
      </vt:variant>
      <vt:variant>
        <vt:i4>5</vt:i4>
      </vt:variant>
      <vt:variant>
        <vt:lpwstr>mailto:Poppert.david@dol.gov</vt:lpwstr>
      </vt:variant>
      <vt:variant>
        <vt:lpwstr/>
      </vt:variant>
      <vt:variant>
        <vt:i4>5701689</vt:i4>
      </vt:variant>
      <vt:variant>
        <vt:i4>72</vt:i4>
      </vt:variant>
      <vt:variant>
        <vt:i4>0</vt:i4>
      </vt:variant>
      <vt:variant>
        <vt:i4>5</vt:i4>
      </vt:variant>
      <vt:variant>
        <vt:lpwstr>mailto:Eurick.donna@dol.gov</vt:lpwstr>
      </vt:variant>
      <vt:variant>
        <vt:lpwstr/>
      </vt:variant>
      <vt:variant>
        <vt:i4>7733272</vt:i4>
      </vt:variant>
      <vt:variant>
        <vt:i4>69</vt:i4>
      </vt:variant>
      <vt:variant>
        <vt:i4>0</vt:i4>
      </vt:variant>
      <vt:variant>
        <vt:i4>5</vt:i4>
      </vt:variant>
      <vt:variant>
        <vt:lpwstr>mailto:Kraak.Margaret@dol.gov</vt:lpwstr>
      </vt:variant>
      <vt:variant>
        <vt:lpwstr/>
      </vt:variant>
      <vt:variant>
        <vt:i4>393336</vt:i4>
      </vt:variant>
      <vt:variant>
        <vt:i4>0</vt:i4>
      </vt:variant>
      <vt:variant>
        <vt:i4>0</vt:i4>
      </vt:variant>
      <vt:variant>
        <vt:i4>5</vt:i4>
      </vt:variant>
      <vt:variant>
        <vt:lpwstr>mailto:greenbay.dtd@dot.state.wi.us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dotibd</dc:creator>
  <cp:keywords/>
  <dc:description/>
  <cp:lastModifiedBy>Jennifer Zavada</cp:lastModifiedBy>
  <cp:revision>33</cp:revision>
  <cp:lastPrinted>2013-02-04T14:27:00Z</cp:lastPrinted>
  <dcterms:created xsi:type="dcterms:W3CDTF">2011-01-07T16:50:00Z</dcterms:created>
  <dcterms:modified xsi:type="dcterms:W3CDTF">2014-02-28T16:01:00Z</dcterms:modified>
</cp:coreProperties>
</file>