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FFF" w:rsidRDefault="00773C24" w:rsidP="00773C24">
      <w:pPr>
        <w:pStyle w:val="Title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5448300</wp:posOffset>
            </wp:positionH>
            <wp:positionV relativeFrom="margin">
              <wp:posOffset>-257175</wp:posOffset>
            </wp:positionV>
            <wp:extent cx="981075" cy="762000"/>
            <wp:effectExtent l="0" t="0" r="0" b="0"/>
            <wp:wrapSquare wrapText="bothSides"/>
            <wp:docPr id="3" name="Picture 1" descr="WISTEXT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STEXT.W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-28575</wp:posOffset>
            </wp:positionH>
            <wp:positionV relativeFrom="margin">
              <wp:posOffset>-257175</wp:posOffset>
            </wp:positionV>
            <wp:extent cx="981075" cy="762000"/>
            <wp:effectExtent l="0" t="0" r="0" b="0"/>
            <wp:wrapSquare wrapText="bothSides"/>
            <wp:docPr id="1" name="Picture 1" descr="WISTEXT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STEXT.W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2FFF">
        <w:t>Northeast Region</w:t>
      </w:r>
    </w:p>
    <w:p w:rsidR="00FC6E73" w:rsidRDefault="00FC6E73" w:rsidP="00773C24">
      <w:pPr>
        <w:pStyle w:val="Title"/>
      </w:pPr>
      <w:r>
        <w:t xml:space="preserve">Pre-Construction Conference </w:t>
      </w:r>
      <w:r w:rsidR="00773C24">
        <w:t>A</w:t>
      </w:r>
      <w:r>
        <w:t>genda</w:t>
      </w:r>
    </w:p>
    <w:p w:rsidR="00FC6E73" w:rsidRDefault="00FC6E73">
      <w:pPr>
        <w:jc w:val="center"/>
        <w:rPr>
          <w:rFonts w:ascii="Arial" w:hAnsi="Arial"/>
        </w:rPr>
      </w:pPr>
    </w:p>
    <w:p w:rsidR="00773C24" w:rsidRDefault="008F25AF">
      <w:p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DATE: </w:t>
      </w:r>
      <w:sdt>
        <w:sdtPr>
          <w:rPr>
            <w:rFonts w:ascii="Arial" w:hAnsi="Arial"/>
            <w:sz w:val="20"/>
          </w:rPr>
          <w:id w:val="757600067"/>
          <w:placeholder>
            <w:docPart w:val="0E8DE903CE87404995B1F71AF311F4A2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8B7606">
            <w:rPr>
              <w:rStyle w:val="PlaceholderText"/>
            </w:rPr>
            <w:t>Click here to enter a date.</w:t>
          </w:r>
        </w:sdtContent>
      </w:sdt>
    </w:p>
    <w:p w:rsidR="008F25AF" w:rsidRDefault="008F25AF" w:rsidP="00773C24">
      <w:pPr>
        <w:tabs>
          <w:tab w:val="left" w:pos="4320"/>
          <w:tab w:val="left" w:pos="6840"/>
        </w:tabs>
        <w:spacing w:line="228" w:lineRule="auto"/>
        <w:rPr>
          <w:rFonts w:ascii="Arial" w:hAnsi="Arial"/>
          <w:sz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38"/>
        <w:gridCol w:w="2160"/>
        <w:gridCol w:w="3780"/>
        <w:gridCol w:w="2718"/>
      </w:tblGrid>
      <w:tr w:rsidR="0093228B" w:rsidTr="0093228B">
        <w:tc>
          <w:tcPr>
            <w:tcW w:w="1638" w:type="dxa"/>
          </w:tcPr>
          <w:p w:rsidR="0093228B" w:rsidRDefault="0093228B" w:rsidP="003354EA">
            <w:pPr>
              <w:tabs>
                <w:tab w:val="left" w:pos="1440"/>
                <w:tab w:val="left" w:pos="5400"/>
                <w:tab w:val="left" w:pos="7020"/>
              </w:tabs>
              <w:spacing w:line="228" w:lineRule="auto"/>
              <w:rPr>
                <w:rFonts w:ascii="Arial" w:hAnsi="Arial"/>
                <w:sz w:val="20"/>
              </w:rPr>
            </w:pPr>
            <w:r w:rsidRPr="0093228B">
              <w:rPr>
                <w:rFonts w:ascii="Arial" w:hAnsi="Arial"/>
                <w:sz w:val="20"/>
              </w:rPr>
              <w:t>PROJECT I.D.:</w:t>
            </w:r>
          </w:p>
        </w:tc>
        <w:tc>
          <w:tcPr>
            <w:tcW w:w="2160" w:type="dxa"/>
          </w:tcPr>
          <w:p w:rsidR="0093228B" w:rsidRDefault="00334B50">
            <w:r w:rsidRPr="00E3483C">
              <w:rPr>
                <w:rFonts w:ascii="Arial" w:hAnsi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93228B" w:rsidRPr="00E3483C">
              <w:rPr>
                <w:rFonts w:ascii="Arial" w:hAnsi="Arial"/>
                <w:sz w:val="20"/>
              </w:rPr>
              <w:instrText xml:space="preserve"> FORMTEXT </w:instrText>
            </w:r>
            <w:r w:rsidRPr="00E3483C">
              <w:rPr>
                <w:rFonts w:ascii="Arial" w:hAnsi="Arial"/>
                <w:sz w:val="20"/>
              </w:rPr>
            </w:r>
            <w:r w:rsidRPr="00E3483C">
              <w:rPr>
                <w:rFonts w:ascii="Arial" w:hAnsi="Arial"/>
                <w:sz w:val="20"/>
              </w:rPr>
              <w:fldChar w:fldCharType="separate"/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Pr="00E3483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3780" w:type="dxa"/>
          </w:tcPr>
          <w:p w:rsidR="0093228B" w:rsidRDefault="0093228B" w:rsidP="003354EA">
            <w:pPr>
              <w:tabs>
                <w:tab w:val="left" w:pos="1440"/>
                <w:tab w:val="left" w:pos="5400"/>
                <w:tab w:val="left" w:pos="7020"/>
              </w:tabs>
              <w:spacing w:line="228" w:lineRule="auto"/>
              <w:rPr>
                <w:rFonts w:ascii="Arial" w:hAnsi="Arial"/>
                <w:sz w:val="20"/>
              </w:rPr>
            </w:pPr>
            <w:r w:rsidRPr="0093228B">
              <w:rPr>
                <w:rFonts w:ascii="Arial" w:hAnsi="Arial"/>
                <w:sz w:val="20"/>
              </w:rPr>
              <w:t>CONTRACTOR:</w:t>
            </w:r>
          </w:p>
        </w:tc>
        <w:tc>
          <w:tcPr>
            <w:tcW w:w="2718" w:type="dxa"/>
          </w:tcPr>
          <w:p w:rsidR="0093228B" w:rsidRDefault="00334B50">
            <w:r w:rsidRPr="00D10851">
              <w:rPr>
                <w:rFonts w:ascii="Arial" w:hAnsi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93228B" w:rsidRPr="00D10851">
              <w:rPr>
                <w:rFonts w:ascii="Arial" w:hAnsi="Arial"/>
                <w:sz w:val="20"/>
              </w:rPr>
              <w:instrText xml:space="preserve"> FORMTEXT </w:instrText>
            </w:r>
            <w:r w:rsidRPr="00D10851">
              <w:rPr>
                <w:rFonts w:ascii="Arial" w:hAnsi="Arial"/>
                <w:sz w:val="20"/>
              </w:rPr>
            </w:r>
            <w:r w:rsidRPr="00D10851">
              <w:rPr>
                <w:rFonts w:ascii="Arial" w:hAnsi="Arial"/>
                <w:sz w:val="20"/>
              </w:rPr>
              <w:fldChar w:fldCharType="separate"/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Pr="00D10851">
              <w:rPr>
                <w:rFonts w:ascii="Arial" w:hAnsi="Arial"/>
                <w:sz w:val="20"/>
              </w:rPr>
              <w:fldChar w:fldCharType="end"/>
            </w:r>
          </w:p>
        </w:tc>
      </w:tr>
      <w:tr w:rsidR="0093228B" w:rsidTr="0093228B">
        <w:tc>
          <w:tcPr>
            <w:tcW w:w="3798" w:type="dxa"/>
            <w:gridSpan w:val="2"/>
          </w:tcPr>
          <w:p w:rsidR="0093228B" w:rsidRDefault="00334B50">
            <w:r w:rsidRPr="00E3483C">
              <w:rPr>
                <w:rFonts w:ascii="Arial" w:hAnsi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93228B" w:rsidRPr="00E3483C">
              <w:rPr>
                <w:rFonts w:ascii="Arial" w:hAnsi="Arial"/>
                <w:sz w:val="20"/>
              </w:rPr>
              <w:instrText xml:space="preserve"> FORMTEXT </w:instrText>
            </w:r>
            <w:r w:rsidRPr="00E3483C">
              <w:rPr>
                <w:rFonts w:ascii="Arial" w:hAnsi="Arial"/>
                <w:sz w:val="20"/>
              </w:rPr>
            </w:r>
            <w:r w:rsidRPr="00E3483C">
              <w:rPr>
                <w:rFonts w:ascii="Arial" w:hAnsi="Arial"/>
                <w:sz w:val="20"/>
              </w:rPr>
              <w:fldChar w:fldCharType="separate"/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Pr="00E3483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3780" w:type="dxa"/>
          </w:tcPr>
          <w:p w:rsidR="0093228B" w:rsidRDefault="0093228B" w:rsidP="003354EA">
            <w:pPr>
              <w:tabs>
                <w:tab w:val="left" w:pos="1440"/>
                <w:tab w:val="left" w:pos="5400"/>
                <w:tab w:val="left" w:pos="7020"/>
              </w:tabs>
              <w:spacing w:line="228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CONTRACTOR PROJECT MANAGER:</w:t>
            </w:r>
          </w:p>
        </w:tc>
        <w:tc>
          <w:tcPr>
            <w:tcW w:w="2718" w:type="dxa"/>
          </w:tcPr>
          <w:p w:rsidR="0093228B" w:rsidRDefault="00334B50">
            <w:r w:rsidRPr="00D10851">
              <w:rPr>
                <w:rFonts w:ascii="Arial" w:hAnsi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93228B" w:rsidRPr="00D10851">
              <w:rPr>
                <w:rFonts w:ascii="Arial" w:hAnsi="Arial"/>
                <w:sz w:val="20"/>
              </w:rPr>
              <w:instrText xml:space="preserve"> FORMTEXT </w:instrText>
            </w:r>
            <w:r w:rsidRPr="00D10851">
              <w:rPr>
                <w:rFonts w:ascii="Arial" w:hAnsi="Arial"/>
                <w:sz w:val="20"/>
              </w:rPr>
            </w:r>
            <w:r w:rsidRPr="00D10851">
              <w:rPr>
                <w:rFonts w:ascii="Arial" w:hAnsi="Arial"/>
                <w:sz w:val="20"/>
              </w:rPr>
              <w:fldChar w:fldCharType="separate"/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Pr="00D10851">
              <w:rPr>
                <w:rFonts w:ascii="Arial" w:hAnsi="Arial"/>
                <w:sz w:val="20"/>
              </w:rPr>
              <w:fldChar w:fldCharType="end"/>
            </w:r>
          </w:p>
        </w:tc>
      </w:tr>
      <w:tr w:rsidR="0093228B" w:rsidTr="0093228B">
        <w:tc>
          <w:tcPr>
            <w:tcW w:w="3798" w:type="dxa"/>
            <w:gridSpan w:val="2"/>
          </w:tcPr>
          <w:p w:rsidR="0093228B" w:rsidRDefault="00334B50">
            <w:r w:rsidRPr="00E3483C">
              <w:rPr>
                <w:rFonts w:ascii="Arial" w:hAnsi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93228B" w:rsidRPr="00E3483C">
              <w:rPr>
                <w:rFonts w:ascii="Arial" w:hAnsi="Arial"/>
                <w:sz w:val="20"/>
              </w:rPr>
              <w:instrText xml:space="preserve"> FORMTEXT </w:instrText>
            </w:r>
            <w:r w:rsidRPr="00E3483C">
              <w:rPr>
                <w:rFonts w:ascii="Arial" w:hAnsi="Arial"/>
                <w:sz w:val="20"/>
              </w:rPr>
            </w:r>
            <w:r w:rsidRPr="00E3483C">
              <w:rPr>
                <w:rFonts w:ascii="Arial" w:hAnsi="Arial"/>
                <w:sz w:val="20"/>
              </w:rPr>
              <w:fldChar w:fldCharType="separate"/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Pr="00E3483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3780" w:type="dxa"/>
          </w:tcPr>
          <w:p w:rsidR="0093228B" w:rsidRDefault="0093228B" w:rsidP="003354EA">
            <w:pPr>
              <w:tabs>
                <w:tab w:val="left" w:pos="1440"/>
                <w:tab w:val="left" w:pos="5400"/>
                <w:tab w:val="left" w:pos="7020"/>
              </w:tabs>
              <w:spacing w:line="228" w:lineRule="auto"/>
              <w:rPr>
                <w:rFonts w:ascii="Arial" w:hAnsi="Arial"/>
                <w:sz w:val="20"/>
              </w:rPr>
            </w:pPr>
            <w:r w:rsidRPr="0093228B">
              <w:rPr>
                <w:rFonts w:ascii="Arial" w:hAnsi="Arial"/>
                <w:sz w:val="20"/>
              </w:rPr>
              <w:t>PROJECT SUPERVISOR:</w:t>
            </w:r>
          </w:p>
        </w:tc>
        <w:tc>
          <w:tcPr>
            <w:tcW w:w="2718" w:type="dxa"/>
          </w:tcPr>
          <w:p w:rsidR="0093228B" w:rsidRDefault="00334B50">
            <w:r w:rsidRPr="00D10851">
              <w:rPr>
                <w:rFonts w:ascii="Arial" w:hAnsi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93228B" w:rsidRPr="00D10851">
              <w:rPr>
                <w:rFonts w:ascii="Arial" w:hAnsi="Arial"/>
                <w:sz w:val="20"/>
              </w:rPr>
              <w:instrText xml:space="preserve"> FORMTEXT </w:instrText>
            </w:r>
            <w:r w:rsidRPr="00D10851">
              <w:rPr>
                <w:rFonts w:ascii="Arial" w:hAnsi="Arial"/>
                <w:sz w:val="20"/>
              </w:rPr>
            </w:r>
            <w:r w:rsidRPr="00D10851">
              <w:rPr>
                <w:rFonts w:ascii="Arial" w:hAnsi="Arial"/>
                <w:sz w:val="20"/>
              </w:rPr>
              <w:fldChar w:fldCharType="separate"/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Pr="00D10851">
              <w:rPr>
                <w:rFonts w:ascii="Arial" w:hAnsi="Arial"/>
                <w:sz w:val="20"/>
              </w:rPr>
              <w:fldChar w:fldCharType="end"/>
            </w:r>
          </w:p>
        </w:tc>
      </w:tr>
      <w:tr w:rsidR="0093228B" w:rsidTr="0093228B">
        <w:tc>
          <w:tcPr>
            <w:tcW w:w="3798" w:type="dxa"/>
            <w:gridSpan w:val="2"/>
          </w:tcPr>
          <w:p w:rsidR="0093228B" w:rsidRDefault="00334B50">
            <w:r w:rsidRPr="00E3483C">
              <w:rPr>
                <w:rFonts w:ascii="Arial" w:hAnsi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93228B" w:rsidRPr="00E3483C">
              <w:rPr>
                <w:rFonts w:ascii="Arial" w:hAnsi="Arial"/>
                <w:sz w:val="20"/>
              </w:rPr>
              <w:instrText xml:space="preserve"> FORMTEXT </w:instrText>
            </w:r>
            <w:r w:rsidRPr="00E3483C">
              <w:rPr>
                <w:rFonts w:ascii="Arial" w:hAnsi="Arial"/>
                <w:sz w:val="20"/>
              </w:rPr>
            </w:r>
            <w:r w:rsidRPr="00E3483C">
              <w:rPr>
                <w:rFonts w:ascii="Arial" w:hAnsi="Arial"/>
                <w:sz w:val="20"/>
              </w:rPr>
              <w:fldChar w:fldCharType="separate"/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Pr="00E3483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3780" w:type="dxa"/>
          </w:tcPr>
          <w:p w:rsidR="0093228B" w:rsidRDefault="0093228B" w:rsidP="003354EA">
            <w:pPr>
              <w:tabs>
                <w:tab w:val="left" w:pos="1440"/>
                <w:tab w:val="left" w:pos="5400"/>
                <w:tab w:val="left" w:pos="7020"/>
              </w:tabs>
              <w:spacing w:line="228" w:lineRule="auto"/>
              <w:rPr>
                <w:rFonts w:ascii="Arial" w:hAnsi="Arial"/>
                <w:sz w:val="20"/>
              </w:rPr>
            </w:pPr>
            <w:r w:rsidRPr="0093228B">
              <w:rPr>
                <w:rFonts w:ascii="Arial" w:hAnsi="Arial"/>
                <w:sz w:val="20"/>
              </w:rPr>
              <w:t>PROJECT MANAGER:</w:t>
            </w:r>
          </w:p>
        </w:tc>
        <w:tc>
          <w:tcPr>
            <w:tcW w:w="2718" w:type="dxa"/>
          </w:tcPr>
          <w:p w:rsidR="0093228B" w:rsidRDefault="00334B50">
            <w:r w:rsidRPr="00D10851">
              <w:rPr>
                <w:rFonts w:ascii="Arial" w:hAnsi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93228B" w:rsidRPr="00D10851">
              <w:rPr>
                <w:rFonts w:ascii="Arial" w:hAnsi="Arial"/>
                <w:sz w:val="20"/>
              </w:rPr>
              <w:instrText xml:space="preserve"> FORMTEXT </w:instrText>
            </w:r>
            <w:r w:rsidRPr="00D10851">
              <w:rPr>
                <w:rFonts w:ascii="Arial" w:hAnsi="Arial"/>
                <w:sz w:val="20"/>
              </w:rPr>
            </w:r>
            <w:r w:rsidRPr="00D10851">
              <w:rPr>
                <w:rFonts w:ascii="Arial" w:hAnsi="Arial"/>
                <w:sz w:val="20"/>
              </w:rPr>
              <w:fldChar w:fldCharType="separate"/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Pr="00D10851">
              <w:rPr>
                <w:rFonts w:ascii="Arial" w:hAnsi="Arial"/>
                <w:sz w:val="20"/>
              </w:rPr>
              <w:fldChar w:fldCharType="end"/>
            </w:r>
          </w:p>
        </w:tc>
      </w:tr>
      <w:tr w:rsidR="0093228B" w:rsidTr="0093228B">
        <w:tc>
          <w:tcPr>
            <w:tcW w:w="3798" w:type="dxa"/>
            <w:gridSpan w:val="2"/>
          </w:tcPr>
          <w:p w:rsidR="0093228B" w:rsidRDefault="00334B50">
            <w:r w:rsidRPr="00E3483C">
              <w:rPr>
                <w:rFonts w:ascii="Arial" w:hAnsi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93228B" w:rsidRPr="00E3483C">
              <w:rPr>
                <w:rFonts w:ascii="Arial" w:hAnsi="Arial"/>
                <w:sz w:val="20"/>
              </w:rPr>
              <w:instrText xml:space="preserve"> FORMTEXT </w:instrText>
            </w:r>
            <w:r w:rsidRPr="00E3483C">
              <w:rPr>
                <w:rFonts w:ascii="Arial" w:hAnsi="Arial"/>
                <w:sz w:val="20"/>
              </w:rPr>
            </w:r>
            <w:r w:rsidRPr="00E3483C">
              <w:rPr>
                <w:rFonts w:ascii="Arial" w:hAnsi="Arial"/>
                <w:sz w:val="20"/>
              </w:rPr>
              <w:fldChar w:fldCharType="separate"/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="0093228B" w:rsidRPr="00E3483C">
              <w:rPr>
                <w:rFonts w:ascii="Arial" w:hAnsi="Arial"/>
                <w:noProof/>
                <w:sz w:val="20"/>
              </w:rPr>
              <w:t> </w:t>
            </w:r>
            <w:r w:rsidRPr="00E3483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3780" w:type="dxa"/>
          </w:tcPr>
          <w:p w:rsidR="0093228B" w:rsidRDefault="0093228B" w:rsidP="003354EA">
            <w:pPr>
              <w:tabs>
                <w:tab w:val="left" w:pos="1440"/>
                <w:tab w:val="left" w:pos="5400"/>
                <w:tab w:val="left" w:pos="7020"/>
              </w:tabs>
              <w:spacing w:line="228" w:lineRule="auto"/>
              <w:rPr>
                <w:rFonts w:ascii="Arial" w:hAnsi="Arial"/>
                <w:sz w:val="20"/>
              </w:rPr>
            </w:pPr>
            <w:r w:rsidRPr="0093228B">
              <w:rPr>
                <w:rFonts w:ascii="Arial" w:hAnsi="Arial"/>
                <w:sz w:val="20"/>
              </w:rPr>
              <w:t xml:space="preserve">PROJECT LEADER:  </w:t>
            </w:r>
          </w:p>
        </w:tc>
        <w:tc>
          <w:tcPr>
            <w:tcW w:w="2718" w:type="dxa"/>
          </w:tcPr>
          <w:p w:rsidR="0093228B" w:rsidRDefault="00334B50">
            <w:r w:rsidRPr="00D10851">
              <w:rPr>
                <w:rFonts w:ascii="Arial" w:hAnsi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93228B" w:rsidRPr="00D10851">
              <w:rPr>
                <w:rFonts w:ascii="Arial" w:hAnsi="Arial"/>
                <w:sz w:val="20"/>
              </w:rPr>
              <w:instrText xml:space="preserve"> FORMTEXT </w:instrText>
            </w:r>
            <w:r w:rsidRPr="00D10851">
              <w:rPr>
                <w:rFonts w:ascii="Arial" w:hAnsi="Arial"/>
                <w:sz w:val="20"/>
              </w:rPr>
            </w:r>
            <w:r w:rsidRPr="00D10851">
              <w:rPr>
                <w:rFonts w:ascii="Arial" w:hAnsi="Arial"/>
                <w:sz w:val="20"/>
              </w:rPr>
              <w:fldChar w:fldCharType="separate"/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="0093228B" w:rsidRPr="00D10851">
              <w:rPr>
                <w:rFonts w:ascii="Arial" w:hAnsi="Arial"/>
                <w:noProof/>
                <w:sz w:val="20"/>
              </w:rPr>
              <w:t> </w:t>
            </w:r>
            <w:r w:rsidRPr="00D10851"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8F25AF" w:rsidRDefault="008F25AF" w:rsidP="00C3637F">
      <w:pPr>
        <w:tabs>
          <w:tab w:val="left" w:pos="1620"/>
          <w:tab w:val="left" w:pos="2520"/>
          <w:tab w:val="left" w:pos="5400"/>
          <w:tab w:val="left" w:pos="7560"/>
        </w:tabs>
        <w:spacing w:line="228" w:lineRule="auto"/>
        <w:rPr>
          <w:rFonts w:ascii="Arial" w:hAnsi="Arial"/>
          <w:sz w:val="20"/>
        </w:rPr>
      </w:pPr>
    </w:p>
    <w:p w:rsidR="00FC6E73" w:rsidRDefault="00FC6E73">
      <w:p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1.  INTRODUCTIONS</w:t>
      </w:r>
    </w:p>
    <w:p w:rsidR="00FC6E73" w:rsidRPr="008F25AF" w:rsidRDefault="009C4DA9" w:rsidP="008F25AF">
      <w:pPr>
        <w:pStyle w:val="ListParagraph"/>
        <w:numPr>
          <w:ilvl w:val="0"/>
          <w:numId w:val="20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S</w:t>
      </w:r>
      <w:r w:rsidR="00FC6E73" w:rsidRPr="008F25AF">
        <w:rPr>
          <w:rFonts w:ascii="Arial" w:hAnsi="Arial"/>
          <w:sz w:val="20"/>
        </w:rPr>
        <w:t xml:space="preserve">ignup </w:t>
      </w:r>
      <w:r w:rsidRPr="008F25AF">
        <w:rPr>
          <w:rFonts w:ascii="Arial" w:hAnsi="Arial"/>
          <w:sz w:val="20"/>
        </w:rPr>
        <w:t>s</w:t>
      </w:r>
      <w:r w:rsidR="00FC6E73" w:rsidRPr="008F25AF">
        <w:rPr>
          <w:rFonts w:ascii="Arial" w:hAnsi="Arial"/>
          <w:sz w:val="20"/>
        </w:rPr>
        <w:t>heet</w:t>
      </w:r>
    </w:p>
    <w:p w:rsidR="00FC6E73" w:rsidRDefault="00A77DF5" w:rsidP="008F25AF">
      <w:pPr>
        <w:pStyle w:val="ListParagraph"/>
        <w:numPr>
          <w:ilvl w:val="0"/>
          <w:numId w:val="20"/>
        </w:num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Announce that the meeting is being recorded</w:t>
      </w:r>
    </w:p>
    <w:p w:rsidR="00A32C0F" w:rsidRPr="008F25AF" w:rsidRDefault="00A32C0F" w:rsidP="008F25AF">
      <w:pPr>
        <w:pStyle w:val="ListParagraph"/>
        <w:numPr>
          <w:ilvl w:val="0"/>
          <w:numId w:val="20"/>
        </w:num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Please silence all cell phones</w:t>
      </w:r>
    </w:p>
    <w:p w:rsidR="00FC6E73" w:rsidRDefault="00FC6E73" w:rsidP="00C40870">
      <w:pPr>
        <w:spacing w:line="228" w:lineRule="auto"/>
        <w:rPr>
          <w:rFonts w:ascii="Arial" w:hAnsi="Arial"/>
          <w:sz w:val="20"/>
        </w:rPr>
      </w:pPr>
    </w:p>
    <w:p w:rsidR="00FC6E73" w:rsidRDefault="00FC6E73" w:rsidP="00C40870">
      <w:p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2.  PROJECT DESCRIPTION</w:t>
      </w:r>
    </w:p>
    <w:p w:rsidR="00FC6E73" w:rsidRPr="008F25AF" w:rsidRDefault="00FC6E73" w:rsidP="008F25AF">
      <w:pPr>
        <w:pStyle w:val="ListParagraph"/>
        <w:numPr>
          <w:ilvl w:val="0"/>
          <w:numId w:val="21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 xml:space="preserve">Work </w:t>
      </w:r>
      <w:r w:rsidR="009C4DA9" w:rsidRPr="008F25AF">
        <w:rPr>
          <w:rFonts w:ascii="Arial" w:hAnsi="Arial"/>
          <w:sz w:val="20"/>
        </w:rPr>
        <w:t>i</w:t>
      </w:r>
      <w:r w:rsidRPr="008F25AF">
        <w:rPr>
          <w:rFonts w:ascii="Arial" w:hAnsi="Arial"/>
          <w:sz w:val="20"/>
        </w:rPr>
        <w:t xml:space="preserve">nvolved </w:t>
      </w:r>
    </w:p>
    <w:p w:rsidR="00FC6E73" w:rsidRPr="008F25AF" w:rsidRDefault="00FC6E73" w:rsidP="008F25AF">
      <w:pPr>
        <w:pStyle w:val="ListParagraph"/>
        <w:numPr>
          <w:ilvl w:val="0"/>
          <w:numId w:val="21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 xml:space="preserve">Traffic </w:t>
      </w:r>
      <w:r w:rsidR="009C4DA9" w:rsidRPr="008F25AF">
        <w:rPr>
          <w:rFonts w:ascii="Arial" w:hAnsi="Arial"/>
          <w:sz w:val="20"/>
        </w:rPr>
        <w:t>r</w:t>
      </w:r>
      <w:r w:rsidRPr="008F25AF">
        <w:rPr>
          <w:rFonts w:ascii="Arial" w:hAnsi="Arial"/>
          <w:sz w:val="20"/>
        </w:rPr>
        <w:t xml:space="preserve">equirements </w:t>
      </w:r>
    </w:p>
    <w:p w:rsidR="00FC6E73" w:rsidRPr="008F25AF" w:rsidRDefault="00FC6E73" w:rsidP="008F25AF">
      <w:pPr>
        <w:pStyle w:val="ListParagraph"/>
        <w:numPr>
          <w:ilvl w:val="0"/>
          <w:numId w:val="21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Schedule/prosecution and progress requirements</w:t>
      </w:r>
    </w:p>
    <w:p w:rsidR="00FC6E73" w:rsidRDefault="00FC6E73" w:rsidP="00E054E6">
      <w:pPr>
        <w:spacing w:line="228" w:lineRule="auto"/>
        <w:jc w:val="center"/>
        <w:rPr>
          <w:rFonts w:ascii="Arial" w:hAnsi="Arial"/>
          <w:sz w:val="20"/>
        </w:rPr>
      </w:pPr>
    </w:p>
    <w:p w:rsidR="00FC6E73" w:rsidRDefault="00FC6E73" w:rsidP="00C40870">
      <w:pPr>
        <w:spacing w:line="228" w:lineRule="au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3. CONTRACTOR’S </w:t>
      </w:r>
      <w:r w:rsidR="00965051">
        <w:rPr>
          <w:rFonts w:ascii="Arial" w:hAnsi="Arial"/>
          <w:b/>
          <w:sz w:val="20"/>
        </w:rPr>
        <w:t>INFORMATION &amp; SCHEDULE</w:t>
      </w:r>
    </w:p>
    <w:p w:rsidR="00965051" w:rsidRPr="00C3637F" w:rsidRDefault="00965051" w:rsidP="00965051">
      <w:pPr>
        <w:pStyle w:val="ListParagraph"/>
        <w:numPr>
          <w:ilvl w:val="0"/>
          <w:numId w:val="28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Chain of Command</w:t>
      </w:r>
    </w:p>
    <w:p w:rsidR="00965051" w:rsidRDefault="00965051" w:rsidP="00965051">
      <w:pPr>
        <w:pStyle w:val="ListParagraph"/>
        <w:numPr>
          <w:ilvl w:val="0"/>
          <w:numId w:val="28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Superintendent on Job</w:t>
      </w:r>
    </w:p>
    <w:p w:rsidR="00965051" w:rsidRPr="00965051" w:rsidRDefault="00965051" w:rsidP="00965051">
      <w:pPr>
        <w:pStyle w:val="ListParagraph"/>
        <w:numPr>
          <w:ilvl w:val="0"/>
          <w:numId w:val="22"/>
        </w:numPr>
        <w:spacing w:line="228" w:lineRule="auto"/>
        <w:rPr>
          <w:rFonts w:ascii="Arial" w:hAnsi="Arial"/>
          <w:b/>
          <w:sz w:val="20"/>
        </w:rPr>
      </w:pPr>
      <w:r w:rsidRPr="00C3637F">
        <w:rPr>
          <w:rFonts w:ascii="Arial" w:hAnsi="Arial"/>
          <w:sz w:val="20"/>
        </w:rPr>
        <w:t>Field Office Location</w:t>
      </w:r>
    </w:p>
    <w:p w:rsidR="00965051" w:rsidRPr="00827B3A" w:rsidRDefault="00965051" w:rsidP="00965051">
      <w:pPr>
        <w:pStyle w:val="ListParagraph"/>
        <w:numPr>
          <w:ilvl w:val="0"/>
          <w:numId w:val="22"/>
        </w:numPr>
        <w:spacing w:line="228" w:lineRule="auto"/>
        <w:rPr>
          <w:rFonts w:ascii="Arial" w:hAnsi="Arial"/>
          <w:b/>
          <w:sz w:val="20"/>
        </w:rPr>
      </w:pPr>
      <w:r w:rsidRPr="008F25AF">
        <w:rPr>
          <w:rFonts w:ascii="Arial" w:hAnsi="Arial"/>
          <w:sz w:val="20"/>
        </w:rPr>
        <w:t>Anticipated start date</w:t>
      </w:r>
    </w:p>
    <w:p w:rsidR="00827B3A" w:rsidRDefault="00827B3A" w:rsidP="00827B3A">
      <w:pPr>
        <w:pStyle w:val="ListParagraph"/>
        <w:numPr>
          <w:ilvl w:val="0"/>
          <w:numId w:val="22"/>
        </w:num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Contract Administration</w:t>
      </w:r>
    </w:p>
    <w:p w:rsidR="00827B3A" w:rsidRPr="00C3637F" w:rsidRDefault="00827B3A" w:rsidP="00827B3A">
      <w:pPr>
        <w:pStyle w:val="ListParagraph"/>
        <w:numPr>
          <w:ilvl w:val="1"/>
          <w:numId w:val="22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CCO Policy</w:t>
      </w:r>
    </w:p>
    <w:p w:rsidR="00827B3A" w:rsidRPr="00C3637F" w:rsidRDefault="00827B3A" w:rsidP="00827B3A">
      <w:pPr>
        <w:pStyle w:val="ListParagraph"/>
        <w:numPr>
          <w:ilvl w:val="1"/>
          <w:numId w:val="22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Timing of estimates</w:t>
      </w:r>
    </w:p>
    <w:p w:rsidR="00827B3A" w:rsidRDefault="00827B3A" w:rsidP="00827B3A">
      <w:pPr>
        <w:pStyle w:val="ListParagraph"/>
        <w:numPr>
          <w:ilvl w:val="1"/>
          <w:numId w:val="22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Construction Meetings/Business Meetings</w:t>
      </w:r>
    </w:p>
    <w:p w:rsidR="00827B3A" w:rsidRDefault="00827B3A" w:rsidP="00827B3A">
      <w:pPr>
        <w:pStyle w:val="ListParagraph"/>
        <w:numPr>
          <w:ilvl w:val="1"/>
          <w:numId w:val="22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Discuss any pay plan items</w:t>
      </w:r>
    </w:p>
    <w:p w:rsidR="00827B3A" w:rsidRPr="00827B3A" w:rsidRDefault="00827B3A" w:rsidP="00827B3A">
      <w:pPr>
        <w:pStyle w:val="ListParagraph"/>
        <w:numPr>
          <w:ilvl w:val="1"/>
          <w:numId w:val="22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Measurement of quantities</w:t>
      </w:r>
    </w:p>
    <w:p w:rsidR="00FC6E73" w:rsidRDefault="00FC6E73" w:rsidP="00C40870">
      <w:pPr>
        <w:spacing w:line="228" w:lineRule="auto"/>
        <w:rPr>
          <w:rFonts w:ascii="Arial" w:hAnsi="Arial"/>
          <w:b/>
          <w:sz w:val="20"/>
        </w:rPr>
      </w:pPr>
    </w:p>
    <w:p w:rsidR="00B11A8D" w:rsidRDefault="00B11A8D" w:rsidP="00B11A8D">
      <w:pPr>
        <w:spacing w:line="228" w:lineRule="au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4.  MUNICIPAL, TOWN &amp; COUNTY COMMENTS </w:t>
      </w:r>
    </w:p>
    <w:p w:rsidR="00B11A8D" w:rsidRDefault="00B11A8D" w:rsidP="00B11A8D">
      <w:pPr>
        <w:spacing w:line="228" w:lineRule="au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ab/>
      </w:r>
      <w:r w:rsidR="00334B50">
        <w:rPr>
          <w:rFonts w:ascii="Arial" w:hAnsi="Arial"/>
          <w:b/>
          <w:sz w:val="20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0" w:name="Text12"/>
      <w:r>
        <w:rPr>
          <w:rFonts w:ascii="Arial" w:hAnsi="Arial"/>
          <w:b/>
          <w:sz w:val="20"/>
        </w:rPr>
        <w:instrText xml:space="preserve"> FORMTEXT </w:instrText>
      </w:r>
      <w:r w:rsidR="00334B50">
        <w:rPr>
          <w:rFonts w:ascii="Arial" w:hAnsi="Arial"/>
          <w:b/>
          <w:sz w:val="20"/>
        </w:rPr>
      </w:r>
      <w:r w:rsidR="00334B50">
        <w:rPr>
          <w:rFonts w:ascii="Arial" w:hAnsi="Arial"/>
          <w:b/>
          <w:sz w:val="20"/>
        </w:rPr>
        <w:fldChar w:fldCharType="separate"/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 w:rsidR="00334B50">
        <w:rPr>
          <w:rFonts w:ascii="Arial" w:hAnsi="Arial"/>
          <w:b/>
          <w:sz w:val="20"/>
        </w:rPr>
        <w:fldChar w:fldCharType="end"/>
      </w:r>
      <w:bookmarkEnd w:id="0"/>
    </w:p>
    <w:p w:rsidR="00B11A8D" w:rsidRDefault="00B11A8D" w:rsidP="00C40870">
      <w:pPr>
        <w:spacing w:line="228" w:lineRule="auto"/>
        <w:rPr>
          <w:rFonts w:ascii="Arial" w:hAnsi="Arial"/>
          <w:b/>
          <w:sz w:val="20"/>
        </w:rPr>
      </w:pPr>
    </w:p>
    <w:p w:rsidR="00B11A8D" w:rsidRDefault="00B11A8D" w:rsidP="00B11A8D">
      <w:pPr>
        <w:spacing w:line="228" w:lineRule="au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5.  DNR COMMENTS AND CONCERNS/Corp Permit Concerns/Issues</w:t>
      </w:r>
    </w:p>
    <w:p w:rsidR="00B11A8D" w:rsidRDefault="00B11A8D" w:rsidP="00B11A8D">
      <w:p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334B50">
        <w:rPr>
          <w:rFonts w:ascii="Arial" w:hAnsi="Arial"/>
          <w:sz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1" w:name="Text21"/>
      <w:r>
        <w:rPr>
          <w:rFonts w:ascii="Arial" w:hAnsi="Arial"/>
          <w:sz w:val="20"/>
        </w:rPr>
        <w:instrText xml:space="preserve"> FORMTEXT </w:instrText>
      </w:r>
      <w:r w:rsidR="00334B50">
        <w:rPr>
          <w:rFonts w:ascii="Arial" w:hAnsi="Arial"/>
          <w:sz w:val="20"/>
        </w:rPr>
      </w:r>
      <w:r w:rsidR="00334B50"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 w:rsidR="00334B50">
        <w:rPr>
          <w:rFonts w:ascii="Arial" w:hAnsi="Arial"/>
          <w:sz w:val="20"/>
        </w:rPr>
        <w:fldChar w:fldCharType="end"/>
      </w:r>
      <w:bookmarkEnd w:id="1"/>
      <w:r>
        <w:rPr>
          <w:rFonts w:ascii="Arial" w:hAnsi="Arial"/>
          <w:sz w:val="20"/>
        </w:rPr>
        <w:tab/>
      </w:r>
    </w:p>
    <w:p w:rsidR="00B11A8D" w:rsidRDefault="00B11A8D" w:rsidP="00C40870">
      <w:pPr>
        <w:spacing w:line="228" w:lineRule="auto"/>
        <w:rPr>
          <w:rFonts w:ascii="Arial" w:hAnsi="Arial"/>
          <w:b/>
          <w:sz w:val="20"/>
        </w:rPr>
      </w:pPr>
    </w:p>
    <w:p w:rsidR="00FC6E73" w:rsidRPr="00BC4703" w:rsidRDefault="00B11A8D" w:rsidP="00C40870">
      <w:p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6</w:t>
      </w:r>
      <w:r w:rsidR="00FC6E73">
        <w:rPr>
          <w:rFonts w:ascii="Arial" w:hAnsi="Arial"/>
          <w:b/>
          <w:sz w:val="20"/>
        </w:rPr>
        <w:t>.  UTILITIES</w:t>
      </w:r>
      <w:r w:rsidR="00BC4703">
        <w:rPr>
          <w:rFonts w:ascii="Arial" w:hAnsi="Arial"/>
          <w:b/>
          <w:sz w:val="20"/>
        </w:rPr>
        <w:t xml:space="preserve"> </w:t>
      </w:r>
      <w:r w:rsidR="00BC4703">
        <w:rPr>
          <w:rFonts w:ascii="Arial" w:hAnsi="Arial"/>
          <w:sz w:val="20"/>
        </w:rPr>
        <w:t>**</w:t>
      </w:r>
    </w:p>
    <w:p w:rsidR="00FC6E73" w:rsidRPr="008F25AF" w:rsidRDefault="00FC6E73" w:rsidP="008F25AF">
      <w:pPr>
        <w:pStyle w:val="ListParagraph"/>
        <w:numPr>
          <w:ilvl w:val="0"/>
          <w:numId w:val="22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 xml:space="preserve">Electric </w:t>
      </w:r>
    </w:p>
    <w:p w:rsidR="00FC6E73" w:rsidRPr="008F25AF" w:rsidRDefault="00FC6E73" w:rsidP="008F25AF">
      <w:pPr>
        <w:pStyle w:val="ListParagraph"/>
        <w:numPr>
          <w:ilvl w:val="0"/>
          <w:numId w:val="22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 xml:space="preserve">Telephone </w:t>
      </w:r>
    </w:p>
    <w:p w:rsidR="00FC6E73" w:rsidRPr="008F25AF" w:rsidRDefault="00FC6E73" w:rsidP="008F25AF">
      <w:pPr>
        <w:pStyle w:val="ListParagraph"/>
        <w:numPr>
          <w:ilvl w:val="0"/>
          <w:numId w:val="22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 xml:space="preserve">Gas </w:t>
      </w:r>
    </w:p>
    <w:p w:rsidR="00FC6E73" w:rsidRPr="008F25AF" w:rsidRDefault="00FC6E73" w:rsidP="008F25AF">
      <w:pPr>
        <w:pStyle w:val="ListParagraph"/>
        <w:numPr>
          <w:ilvl w:val="0"/>
          <w:numId w:val="22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 xml:space="preserve">Cable TV </w:t>
      </w:r>
    </w:p>
    <w:p w:rsidR="00FC6E73" w:rsidRDefault="00FC6E73" w:rsidP="008F25AF">
      <w:pPr>
        <w:pStyle w:val="ListParagraph"/>
        <w:numPr>
          <w:ilvl w:val="0"/>
          <w:numId w:val="22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Municipal (sewer, water, etc.)</w:t>
      </w:r>
    </w:p>
    <w:p w:rsidR="00B11A8D" w:rsidRDefault="00B11A8D" w:rsidP="00B11A8D">
      <w:pPr>
        <w:spacing w:line="228" w:lineRule="auto"/>
        <w:rPr>
          <w:rFonts w:ascii="Arial" w:hAnsi="Arial"/>
          <w:sz w:val="16"/>
          <w:szCs w:val="16"/>
        </w:rPr>
      </w:pPr>
    </w:p>
    <w:p w:rsidR="00B11A8D" w:rsidRPr="00B11A8D" w:rsidRDefault="00B11A8D" w:rsidP="00B11A8D">
      <w:pPr>
        <w:spacing w:line="228" w:lineRule="auto"/>
        <w:rPr>
          <w:rFonts w:ascii="Arial" w:hAnsi="Arial"/>
          <w:b/>
          <w:sz w:val="20"/>
        </w:rPr>
      </w:pPr>
      <w:r w:rsidRPr="00B11A8D">
        <w:rPr>
          <w:rFonts w:ascii="Arial" w:hAnsi="Arial"/>
          <w:sz w:val="16"/>
          <w:szCs w:val="16"/>
        </w:rPr>
        <w:t>** If appropriate, excuse utilities at this point</w:t>
      </w:r>
    </w:p>
    <w:p w:rsidR="00827B3A" w:rsidRPr="00B11A8D" w:rsidRDefault="00827B3A" w:rsidP="00B11A8D">
      <w:pPr>
        <w:spacing w:line="228" w:lineRule="auto"/>
        <w:rPr>
          <w:rFonts w:ascii="Arial" w:hAnsi="Arial"/>
          <w:sz w:val="20"/>
        </w:rPr>
      </w:pPr>
    </w:p>
    <w:p w:rsidR="00827B3A" w:rsidRDefault="00B11A8D" w:rsidP="00827B3A">
      <w:pPr>
        <w:spacing w:line="228" w:lineRule="au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7</w:t>
      </w:r>
      <w:r w:rsidR="00827B3A">
        <w:rPr>
          <w:rFonts w:ascii="Arial" w:hAnsi="Arial"/>
          <w:b/>
          <w:sz w:val="20"/>
        </w:rPr>
        <w:t>.  LABOR COMPLIANCE</w:t>
      </w:r>
    </w:p>
    <w:p w:rsidR="00827B3A" w:rsidRPr="00C3637F" w:rsidRDefault="00377DC9" w:rsidP="00827B3A">
      <w:pPr>
        <w:pStyle w:val="ListParagraph"/>
        <w:numPr>
          <w:ilvl w:val="0"/>
          <w:numId w:val="27"/>
        </w:num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Prevailing Wage</w:t>
      </w:r>
    </w:p>
    <w:p w:rsidR="00377DC9" w:rsidRDefault="00377DC9" w:rsidP="00827B3A">
      <w:pPr>
        <w:pStyle w:val="ListParagraph"/>
        <w:numPr>
          <w:ilvl w:val="0"/>
          <w:numId w:val="27"/>
        </w:num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DBE Goal</w:t>
      </w:r>
    </w:p>
    <w:p w:rsidR="00377DC9" w:rsidRDefault="00377DC9" w:rsidP="00827B3A">
      <w:pPr>
        <w:pStyle w:val="ListParagraph"/>
        <w:numPr>
          <w:ilvl w:val="0"/>
          <w:numId w:val="27"/>
        </w:num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Sublet Approval</w:t>
      </w:r>
    </w:p>
    <w:p w:rsidR="00827B3A" w:rsidRDefault="00827B3A" w:rsidP="00827B3A">
      <w:pPr>
        <w:pStyle w:val="ListParagraph"/>
        <w:numPr>
          <w:ilvl w:val="0"/>
          <w:numId w:val="27"/>
        </w:num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Location of Job Boards</w:t>
      </w:r>
    </w:p>
    <w:p w:rsidR="00FC6E73" w:rsidRDefault="00FC6E73" w:rsidP="00C40870">
      <w:pPr>
        <w:spacing w:line="228" w:lineRule="auto"/>
        <w:rPr>
          <w:rFonts w:ascii="Arial" w:hAnsi="Arial"/>
          <w:sz w:val="20"/>
        </w:rPr>
      </w:pPr>
    </w:p>
    <w:p w:rsidR="00FC6E73" w:rsidRDefault="00B11A8D" w:rsidP="00C40870">
      <w:p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8</w:t>
      </w:r>
      <w:r w:rsidR="00FC6E73" w:rsidRPr="00CA4B2D">
        <w:rPr>
          <w:rFonts w:ascii="Arial" w:hAnsi="Arial"/>
          <w:b/>
          <w:sz w:val="20"/>
        </w:rPr>
        <w:t>.</w:t>
      </w:r>
      <w:r w:rsidR="00FC6E73">
        <w:rPr>
          <w:rFonts w:ascii="Arial" w:hAnsi="Arial"/>
          <w:sz w:val="20"/>
        </w:rPr>
        <w:t xml:space="preserve">  </w:t>
      </w:r>
      <w:r w:rsidR="00CA4B2D">
        <w:rPr>
          <w:rFonts w:ascii="Arial" w:hAnsi="Arial"/>
          <w:b/>
          <w:sz w:val="20"/>
        </w:rPr>
        <w:t>RAILROAD COMMENTS</w:t>
      </w:r>
    </w:p>
    <w:p w:rsidR="00FC6E73" w:rsidRPr="008F25AF" w:rsidRDefault="009C4DA9" w:rsidP="008F25AF">
      <w:pPr>
        <w:pStyle w:val="ListParagraph"/>
        <w:numPr>
          <w:ilvl w:val="0"/>
          <w:numId w:val="23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I</w:t>
      </w:r>
      <w:r w:rsidR="00FC6E73" w:rsidRPr="008F25AF">
        <w:rPr>
          <w:rFonts w:ascii="Arial" w:hAnsi="Arial"/>
          <w:sz w:val="20"/>
        </w:rPr>
        <w:t xml:space="preserve">nsurance </w:t>
      </w:r>
      <w:r w:rsidRPr="008F25AF">
        <w:rPr>
          <w:rFonts w:ascii="Arial" w:hAnsi="Arial"/>
          <w:sz w:val="20"/>
        </w:rPr>
        <w:t>s</w:t>
      </w:r>
      <w:r w:rsidR="00FC6E73" w:rsidRPr="008F25AF">
        <w:rPr>
          <w:rFonts w:ascii="Arial" w:hAnsi="Arial"/>
          <w:sz w:val="20"/>
        </w:rPr>
        <w:t>tatus</w:t>
      </w:r>
    </w:p>
    <w:p w:rsidR="00FC6E73" w:rsidRPr="008F25AF" w:rsidRDefault="009C4DA9" w:rsidP="008F25AF">
      <w:pPr>
        <w:pStyle w:val="ListParagraph"/>
        <w:numPr>
          <w:ilvl w:val="0"/>
          <w:numId w:val="23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F</w:t>
      </w:r>
      <w:r w:rsidR="00FC6E73" w:rsidRPr="008F25AF">
        <w:rPr>
          <w:rFonts w:ascii="Arial" w:hAnsi="Arial"/>
          <w:sz w:val="20"/>
        </w:rPr>
        <w:t xml:space="preserve">lagman </w:t>
      </w:r>
      <w:r w:rsidRPr="008F25AF">
        <w:rPr>
          <w:rFonts w:ascii="Arial" w:hAnsi="Arial"/>
          <w:sz w:val="20"/>
        </w:rPr>
        <w:t>i</w:t>
      </w:r>
      <w:r w:rsidR="00FC6E73" w:rsidRPr="008F25AF">
        <w:rPr>
          <w:rFonts w:ascii="Arial" w:hAnsi="Arial"/>
          <w:sz w:val="20"/>
        </w:rPr>
        <w:t>ssues/</w:t>
      </w:r>
      <w:r w:rsidRPr="008F25AF">
        <w:rPr>
          <w:rFonts w:ascii="Arial" w:hAnsi="Arial"/>
          <w:sz w:val="20"/>
        </w:rPr>
        <w:t>n</w:t>
      </w:r>
      <w:r w:rsidR="00FC6E73" w:rsidRPr="008F25AF">
        <w:rPr>
          <w:rFonts w:ascii="Arial" w:hAnsi="Arial"/>
          <w:sz w:val="20"/>
        </w:rPr>
        <w:t>eeds</w:t>
      </w:r>
    </w:p>
    <w:p w:rsidR="00FC6E73" w:rsidRPr="008F25AF" w:rsidRDefault="009C4DA9" w:rsidP="008F25AF">
      <w:pPr>
        <w:pStyle w:val="ListParagraph"/>
        <w:numPr>
          <w:ilvl w:val="0"/>
          <w:numId w:val="23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S</w:t>
      </w:r>
      <w:r w:rsidR="00FC6E73" w:rsidRPr="008F25AF">
        <w:rPr>
          <w:rFonts w:ascii="Arial" w:hAnsi="Arial"/>
          <w:sz w:val="20"/>
        </w:rPr>
        <w:t xml:space="preserve">chedule </w:t>
      </w:r>
      <w:r w:rsidRPr="008F25AF">
        <w:rPr>
          <w:rFonts w:ascii="Arial" w:hAnsi="Arial"/>
          <w:sz w:val="20"/>
        </w:rPr>
        <w:t>c</w:t>
      </w:r>
      <w:r w:rsidR="00FC6E73" w:rsidRPr="008F25AF">
        <w:rPr>
          <w:rFonts w:ascii="Arial" w:hAnsi="Arial"/>
          <w:sz w:val="20"/>
        </w:rPr>
        <w:t xml:space="preserve">oordination </w:t>
      </w:r>
      <w:r w:rsidRPr="008F25AF">
        <w:rPr>
          <w:rFonts w:ascii="Arial" w:hAnsi="Arial"/>
          <w:sz w:val="20"/>
        </w:rPr>
        <w:t>r</w:t>
      </w:r>
      <w:r w:rsidR="00FC6E73" w:rsidRPr="008F25AF">
        <w:rPr>
          <w:rFonts w:ascii="Arial" w:hAnsi="Arial"/>
          <w:sz w:val="20"/>
        </w:rPr>
        <w:t>equirements</w:t>
      </w:r>
    </w:p>
    <w:p w:rsidR="00827B3A" w:rsidRDefault="00827B3A" w:rsidP="00C40870">
      <w:pPr>
        <w:spacing w:line="228" w:lineRule="auto"/>
        <w:rPr>
          <w:rFonts w:ascii="Arial" w:hAnsi="Arial"/>
          <w:b/>
          <w:sz w:val="20"/>
        </w:rPr>
      </w:pPr>
    </w:p>
    <w:p w:rsidR="00A32C0F" w:rsidRDefault="00A32C0F" w:rsidP="00C40870">
      <w:pPr>
        <w:spacing w:line="228" w:lineRule="auto"/>
        <w:rPr>
          <w:rFonts w:ascii="Arial" w:hAnsi="Arial"/>
          <w:b/>
          <w:sz w:val="20"/>
        </w:rPr>
      </w:pPr>
    </w:p>
    <w:p w:rsidR="00A32C0F" w:rsidRDefault="00A32C0F" w:rsidP="00C40870">
      <w:pPr>
        <w:spacing w:line="228" w:lineRule="auto"/>
        <w:rPr>
          <w:rFonts w:ascii="Arial" w:hAnsi="Arial"/>
          <w:b/>
          <w:sz w:val="20"/>
        </w:rPr>
      </w:pPr>
    </w:p>
    <w:p w:rsidR="00A32C0F" w:rsidRDefault="00A32C0F" w:rsidP="00C40870">
      <w:pPr>
        <w:spacing w:line="228" w:lineRule="auto"/>
        <w:rPr>
          <w:rFonts w:ascii="Arial" w:hAnsi="Arial"/>
          <w:b/>
          <w:sz w:val="20"/>
        </w:rPr>
      </w:pPr>
    </w:p>
    <w:p w:rsidR="00CA4B2D" w:rsidRDefault="00827B3A" w:rsidP="00C40870">
      <w:p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9</w:t>
      </w:r>
      <w:r w:rsidR="00CA4B2D">
        <w:rPr>
          <w:rFonts w:ascii="Arial" w:hAnsi="Arial"/>
          <w:b/>
          <w:sz w:val="20"/>
        </w:rPr>
        <w:t>.  DOT SECTION COMMENTS</w:t>
      </w:r>
      <w:r w:rsidR="00CA4B2D">
        <w:rPr>
          <w:rFonts w:ascii="Arial" w:hAnsi="Arial"/>
          <w:b/>
          <w:sz w:val="20"/>
        </w:rPr>
        <w:tab/>
      </w:r>
    </w:p>
    <w:p w:rsidR="00CA4B2D" w:rsidRDefault="00CA4B2D" w:rsidP="008F25AF">
      <w:pPr>
        <w:pStyle w:val="ListParagraph"/>
        <w:numPr>
          <w:ilvl w:val="0"/>
          <w:numId w:val="25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Materials</w:t>
      </w:r>
    </w:p>
    <w:p w:rsidR="00C15679" w:rsidRDefault="00C15679" w:rsidP="00C15679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Materials Designated Person:</w:t>
      </w:r>
    </w:p>
    <w:p w:rsidR="00C15679" w:rsidRDefault="00C15679" w:rsidP="00C15679">
      <w:pPr>
        <w:pStyle w:val="ListParagraph"/>
        <w:numPr>
          <w:ilvl w:val="2"/>
          <w:numId w:val="25"/>
        </w:num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Contractor:</w:t>
      </w:r>
      <w:r w:rsidRPr="006C3FEA">
        <w:rPr>
          <w:rFonts w:ascii="Arial" w:hAnsi="Arial"/>
          <w:sz w:val="20"/>
        </w:rPr>
        <w:t xml:space="preserve"> </w:t>
      </w:r>
      <w:bookmarkStart w:id="2" w:name="Text22"/>
      <w:r w:rsidR="00334B50" w:rsidRPr="006C3FEA">
        <w:rPr>
          <w:rFonts w:ascii="Arial" w:hAnsi="Arial"/>
          <w:sz w:val="20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="004474EB" w:rsidRPr="006C3FEA">
        <w:rPr>
          <w:rFonts w:ascii="Arial" w:hAnsi="Arial"/>
          <w:sz w:val="20"/>
        </w:rPr>
        <w:instrText xml:space="preserve"> FORMTEXT </w:instrText>
      </w:r>
      <w:r w:rsidR="00334B50" w:rsidRPr="006C3FEA">
        <w:rPr>
          <w:rFonts w:ascii="Arial" w:hAnsi="Arial"/>
          <w:sz w:val="20"/>
        </w:rPr>
      </w:r>
      <w:r w:rsidR="00334B50" w:rsidRPr="006C3FEA">
        <w:rPr>
          <w:rFonts w:ascii="Arial" w:hAnsi="Arial"/>
          <w:sz w:val="20"/>
        </w:rPr>
        <w:fldChar w:fldCharType="separate"/>
      </w:r>
      <w:r w:rsidR="004474EB" w:rsidRPr="006C3FEA">
        <w:rPr>
          <w:rFonts w:ascii="Arial" w:hAnsi="Arial"/>
          <w:noProof/>
          <w:sz w:val="20"/>
        </w:rPr>
        <w:t> </w:t>
      </w:r>
      <w:r w:rsidR="004474EB" w:rsidRPr="006C3FEA">
        <w:rPr>
          <w:rFonts w:ascii="Arial" w:hAnsi="Arial"/>
          <w:noProof/>
          <w:sz w:val="20"/>
        </w:rPr>
        <w:t> </w:t>
      </w:r>
      <w:r w:rsidR="004474EB" w:rsidRPr="006C3FEA">
        <w:rPr>
          <w:rFonts w:ascii="Arial" w:hAnsi="Arial"/>
          <w:noProof/>
          <w:sz w:val="20"/>
        </w:rPr>
        <w:t> </w:t>
      </w:r>
      <w:r w:rsidR="004474EB" w:rsidRPr="006C3FEA">
        <w:rPr>
          <w:rFonts w:ascii="Arial" w:hAnsi="Arial"/>
          <w:noProof/>
          <w:sz w:val="20"/>
        </w:rPr>
        <w:t> </w:t>
      </w:r>
      <w:r w:rsidR="004474EB" w:rsidRPr="006C3FEA">
        <w:rPr>
          <w:rFonts w:ascii="Arial" w:hAnsi="Arial"/>
          <w:noProof/>
          <w:sz w:val="20"/>
        </w:rPr>
        <w:t> </w:t>
      </w:r>
      <w:r w:rsidR="00334B50" w:rsidRPr="006C3FEA">
        <w:rPr>
          <w:rFonts w:ascii="Arial" w:hAnsi="Arial"/>
          <w:sz w:val="20"/>
        </w:rPr>
        <w:fldChar w:fldCharType="end"/>
      </w:r>
      <w:bookmarkEnd w:id="2"/>
    </w:p>
    <w:p w:rsidR="00C15679" w:rsidRDefault="00C15679" w:rsidP="00C15679">
      <w:pPr>
        <w:pStyle w:val="ListParagraph"/>
        <w:numPr>
          <w:ilvl w:val="2"/>
          <w:numId w:val="25"/>
        </w:num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WisDOT Representative:</w:t>
      </w:r>
      <w:bookmarkStart w:id="3" w:name="Text23"/>
      <w:r w:rsidR="00334B50" w:rsidRPr="006C3FEA">
        <w:rPr>
          <w:rFonts w:ascii="Arial" w:hAnsi="Arial"/>
          <w:sz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4474EB" w:rsidRPr="006C3FEA">
        <w:rPr>
          <w:rFonts w:ascii="Arial" w:hAnsi="Arial"/>
          <w:sz w:val="20"/>
        </w:rPr>
        <w:instrText xml:space="preserve"> FORMTEXT </w:instrText>
      </w:r>
      <w:r w:rsidR="00334B50" w:rsidRPr="006C3FEA">
        <w:rPr>
          <w:rFonts w:ascii="Arial" w:hAnsi="Arial"/>
          <w:sz w:val="20"/>
        </w:rPr>
      </w:r>
      <w:r w:rsidR="00334B50" w:rsidRPr="006C3FEA">
        <w:rPr>
          <w:rFonts w:ascii="Arial" w:hAnsi="Arial"/>
          <w:sz w:val="20"/>
        </w:rPr>
        <w:fldChar w:fldCharType="separate"/>
      </w:r>
      <w:r w:rsidR="004474EB" w:rsidRPr="006C3FEA">
        <w:rPr>
          <w:rFonts w:ascii="Arial" w:hAnsi="Arial"/>
          <w:noProof/>
          <w:sz w:val="20"/>
        </w:rPr>
        <w:t> </w:t>
      </w:r>
      <w:r w:rsidR="004474EB" w:rsidRPr="006C3FEA">
        <w:rPr>
          <w:rFonts w:ascii="Arial" w:hAnsi="Arial"/>
          <w:noProof/>
          <w:sz w:val="20"/>
        </w:rPr>
        <w:t> </w:t>
      </w:r>
      <w:r w:rsidR="004474EB" w:rsidRPr="006C3FEA">
        <w:rPr>
          <w:rFonts w:ascii="Arial" w:hAnsi="Arial"/>
          <w:noProof/>
          <w:sz w:val="20"/>
        </w:rPr>
        <w:t> </w:t>
      </w:r>
      <w:r w:rsidR="004474EB" w:rsidRPr="006C3FEA">
        <w:rPr>
          <w:rFonts w:ascii="Arial" w:hAnsi="Arial"/>
          <w:noProof/>
          <w:sz w:val="20"/>
        </w:rPr>
        <w:t> </w:t>
      </w:r>
      <w:r w:rsidR="004474EB" w:rsidRPr="006C3FEA">
        <w:rPr>
          <w:rFonts w:ascii="Arial" w:hAnsi="Arial"/>
          <w:noProof/>
          <w:sz w:val="20"/>
        </w:rPr>
        <w:t> </w:t>
      </w:r>
      <w:r w:rsidR="00334B50" w:rsidRPr="006C3FEA">
        <w:rPr>
          <w:rFonts w:ascii="Arial" w:hAnsi="Arial"/>
          <w:sz w:val="20"/>
        </w:rPr>
        <w:fldChar w:fldCharType="end"/>
      </w:r>
      <w:bookmarkEnd w:id="3"/>
    </w:p>
    <w:p w:rsidR="00377DC9" w:rsidRDefault="00377DC9" w:rsidP="00E054E6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Source of Materials</w:t>
      </w:r>
    </w:p>
    <w:p w:rsidR="00377DC9" w:rsidRPr="00E054E6" w:rsidRDefault="00377DC9" w:rsidP="00377DC9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Buy America</w:t>
      </w:r>
    </w:p>
    <w:p w:rsidR="00377DC9" w:rsidRDefault="00377DC9" w:rsidP="00377DC9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Materials Certification process/submittals</w:t>
      </w:r>
    </w:p>
    <w:p w:rsidR="00377DC9" w:rsidRDefault="00377DC9" w:rsidP="00377DC9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Proper amount of QMP samples</w:t>
      </w:r>
    </w:p>
    <w:p w:rsidR="00E054E6" w:rsidRDefault="00E054E6" w:rsidP="00E054E6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Pre-pave/pour meetings</w:t>
      </w:r>
    </w:p>
    <w:p w:rsidR="00CA4B2D" w:rsidRPr="008F25AF" w:rsidRDefault="00CA4B2D" w:rsidP="008F25AF">
      <w:pPr>
        <w:pStyle w:val="ListParagraph"/>
        <w:numPr>
          <w:ilvl w:val="0"/>
          <w:numId w:val="25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Maintenance</w:t>
      </w:r>
    </w:p>
    <w:p w:rsidR="00E054E6" w:rsidRDefault="00E054E6" w:rsidP="00E054E6">
      <w:pPr>
        <w:pStyle w:val="ListParagraph"/>
        <w:numPr>
          <w:ilvl w:val="0"/>
          <w:numId w:val="25"/>
        </w:num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Traffic</w:t>
      </w:r>
    </w:p>
    <w:p w:rsidR="00E054E6" w:rsidRDefault="00E054E6" w:rsidP="00E054E6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Street, traffic sign, fire number removals</w:t>
      </w:r>
    </w:p>
    <w:p w:rsidR="00E054E6" w:rsidRDefault="00E054E6" w:rsidP="00E054E6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Detour issues</w:t>
      </w:r>
    </w:p>
    <w:p w:rsidR="00E054E6" w:rsidRPr="00E054E6" w:rsidRDefault="00E054E6" w:rsidP="00E054E6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Traffic control device condition</w:t>
      </w:r>
    </w:p>
    <w:p w:rsidR="00CA4B2D" w:rsidRDefault="00CA4B2D" w:rsidP="008F25AF">
      <w:pPr>
        <w:pStyle w:val="ListParagraph"/>
        <w:numPr>
          <w:ilvl w:val="0"/>
          <w:numId w:val="25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Bridge</w:t>
      </w:r>
    </w:p>
    <w:p w:rsidR="00E054E6" w:rsidRDefault="00E054E6" w:rsidP="00E054E6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DNR notice of bridge demo (asbestos)</w:t>
      </w:r>
    </w:p>
    <w:p w:rsidR="00E054E6" w:rsidRPr="00E054E6" w:rsidRDefault="00E054E6" w:rsidP="00E054E6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Swallow Protection</w:t>
      </w:r>
    </w:p>
    <w:p w:rsidR="00CA4B2D" w:rsidRDefault="00CA4B2D" w:rsidP="008F25AF">
      <w:pPr>
        <w:pStyle w:val="ListParagraph"/>
        <w:numPr>
          <w:ilvl w:val="0"/>
          <w:numId w:val="25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Envir. Coordinator (haz mat, arch sites, envir. commitments)</w:t>
      </w:r>
    </w:p>
    <w:p w:rsidR="00E054E6" w:rsidRPr="00E054E6" w:rsidRDefault="00E054E6" w:rsidP="00E054E6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Contaminated soils issues</w:t>
      </w:r>
    </w:p>
    <w:p w:rsidR="00CA4B2D" w:rsidRDefault="00CA4B2D" w:rsidP="008F25AF">
      <w:pPr>
        <w:pStyle w:val="ListParagraph"/>
        <w:numPr>
          <w:ilvl w:val="0"/>
          <w:numId w:val="25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Surveys</w:t>
      </w:r>
    </w:p>
    <w:p w:rsidR="00E054E6" w:rsidRPr="00C3637F" w:rsidRDefault="00E054E6" w:rsidP="00E054E6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Section Corner Monumentation</w:t>
      </w:r>
    </w:p>
    <w:p w:rsidR="00E054E6" w:rsidRPr="00C3637F" w:rsidRDefault="00E054E6" w:rsidP="00E054E6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Property Pin locating/resetting</w:t>
      </w:r>
    </w:p>
    <w:p w:rsidR="00E054E6" w:rsidRPr="00E054E6" w:rsidRDefault="00E054E6" w:rsidP="00E054E6">
      <w:pPr>
        <w:pStyle w:val="ListParagraph"/>
        <w:numPr>
          <w:ilvl w:val="1"/>
          <w:numId w:val="25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R/W posts/prior inventory/cost-responsibility to replace any damaged</w:t>
      </w:r>
    </w:p>
    <w:p w:rsidR="00CA4B2D" w:rsidRPr="008F25AF" w:rsidRDefault="00CA4B2D" w:rsidP="008F25AF">
      <w:pPr>
        <w:pStyle w:val="ListParagraph"/>
        <w:numPr>
          <w:ilvl w:val="0"/>
          <w:numId w:val="25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Real Estate (any commitments)</w:t>
      </w:r>
    </w:p>
    <w:p w:rsidR="00FC6E73" w:rsidRDefault="00FC6E73" w:rsidP="00C40870">
      <w:pPr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FC6E73" w:rsidRPr="00CA4B2D" w:rsidRDefault="00827B3A" w:rsidP="00C40870">
      <w:pPr>
        <w:spacing w:line="228" w:lineRule="au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10</w:t>
      </w:r>
      <w:r w:rsidR="00FC6E73" w:rsidRPr="00CA4B2D">
        <w:rPr>
          <w:rFonts w:ascii="Arial" w:hAnsi="Arial"/>
          <w:b/>
          <w:sz w:val="20"/>
        </w:rPr>
        <w:t xml:space="preserve">.  </w:t>
      </w:r>
      <w:r w:rsidR="00CA4B2D">
        <w:rPr>
          <w:rFonts w:ascii="Arial" w:hAnsi="Arial"/>
          <w:b/>
          <w:sz w:val="20"/>
        </w:rPr>
        <w:t>OTHER COMMENTS</w:t>
      </w:r>
    </w:p>
    <w:p w:rsidR="00FC6E73" w:rsidRPr="008F25AF" w:rsidRDefault="00FC6E73" w:rsidP="008F25AF">
      <w:pPr>
        <w:pStyle w:val="ListParagraph"/>
        <w:numPr>
          <w:ilvl w:val="0"/>
          <w:numId w:val="26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Bus company</w:t>
      </w:r>
    </w:p>
    <w:p w:rsidR="00FC6E73" w:rsidRPr="008F25AF" w:rsidRDefault="00FC6E73" w:rsidP="008F25AF">
      <w:pPr>
        <w:pStyle w:val="ListParagraph"/>
        <w:numPr>
          <w:ilvl w:val="0"/>
          <w:numId w:val="26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Post Office</w:t>
      </w:r>
    </w:p>
    <w:p w:rsidR="00FC6E73" w:rsidRPr="008F25AF" w:rsidRDefault="00FC6E73" w:rsidP="008F25AF">
      <w:pPr>
        <w:pStyle w:val="ListParagraph"/>
        <w:numPr>
          <w:ilvl w:val="0"/>
          <w:numId w:val="26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Law enforcement agency (state patrol, sheriff’s dept., local police)</w:t>
      </w:r>
    </w:p>
    <w:p w:rsidR="00FC6E73" w:rsidRPr="008F25AF" w:rsidRDefault="00FC6E73" w:rsidP="008F25AF">
      <w:pPr>
        <w:pStyle w:val="ListParagraph"/>
        <w:numPr>
          <w:ilvl w:val="0"/>
          <w:numId w:val="26"/>
        </w:numPr>
        <w:spacing w:line="228" w:lineRule="auto"/>
        <w:rPr>
          <w:rFonts w:ascii="Arial" w:hAnsi="Arial"/>
          <w:sz w:val="20"/>
        </w:rPr>
      </w:pPr>
      <w:r w:rsidRPr="008F25AF">
        <w:rPr>
          <w:rFonts w:ascii="Arial" w:hAnsi="Arial"/>
          <w:sz w:val="20"/>
        </w:rPr>
        <w:t>Others</w:t>
      </w:r>
    </w:p>
    <w:p w:rsidR="005C2CD8" w:rsidRDefault="00FC6E73" w:rsidP="00C40870">
      <w:pPr>
        <w:spacing w:line="228" w:lineRule="auto"/>
        <w:rPr>
          <w:rFonts w:ascii="Arial" w:hAnsi="Arial"/>
          <w:b/>
          <w:bCs/>
          <w:sz w:val="20"/>
        </w:rPr>
      </w:pPr>
      <w:r w:rsidRPr="009C4DA9">
        <w:rPr>
          <w:rFonts w:ascii="Arial" w:hAnsi="Arial"/>
          <w:sz w:val="16"/>
          <w:szCs w:val="16"/>
        </w:rPr>
        <w:t xml:space="preserve"> </w:t>
      </w:r>
    </w:p>
    <w:p w:rsidR="00FC6E73" w:rsidRPr="00CA4B2D" w:rsidRDefault="00CA4B2D" w:rsidP="00C40870">
      <w:pPr>
        <w:spacing w:line="228" w:lineRule="auto"/>
        <w:rPr>
          <w:rFonts w:ascii="Arial" w:hAnsi="Arial"/>
          <w:b/>
          <w:sz w:val="20"/>
        </w:rPr>
      </w:pPr>
      <w:r w:rsidRPr="00CA4B2D">
        <w:rPr>
          <w:rFonts w:ascii="Arial" w:hAnsi="Arial"/>
          <w:b/>
          <w:sz w:val="20"/>
        </w:rPr>
        <w:t>1</w:t>
      </w:r>
      <w:r w:rsidR="00827B3A">
        <w:rPr>
          <w:rFonts w:ascii="Arial" w:hAnsi="Arial"/>
          <w:b/>
          <w:sz w:val="20"/>
        </w:rPr>
        <w:t>1</w:t>
      </w:r>
      <w:r w:rsidR="00FC6E73" w:rsidRPr="00CA4B2D">
        <w:rPr>
          <w:rFonts w:ascii="Arial" w:hAnsi="Arial"/>
          <w:b/>
          <w:sz w:val="20"/>
        </w:rPr>
        <w:t xml:space="preserve">.  </w:t>
      </w:r>
      <w:r w:rsidRPr="00CA4B2D">
        <w:rPr>
          <w:rFonts w:ascii="Arial" w:hAnsi="Arial"/>
          <w:b/>
          <w:sz w:val="20"/>
        </w:rPr>
        <w:t>SPECIAL PROVISIONS AND PLAN DISCUSSION</w:t>
      </w:r>
    </w:p>
    <w:p w:rsidR="00FC6E73" w:rsidRPr="00C3637F" w:rsidRDefault="00C40870" w:rsidP="00C3637F">
      <w:pPr>
        <w:pStyle w:val="ListParagraph"/>
        <w:numPr>
          <w:ilvl w:val="0"/>
          <w:numId w:val="28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H</w:t>
      </w:r>
      <w:r w:rsidR="00FC6E73" w:rsidRPr="00C3637F">
        <w:rPr>
          <w:rFonts w:ascii="Arial" w:hAnsi="Arial"/>
          <w:sz w:val="20"/>
        </w:rPr>
        <w:t>ighlight specific items/discuss issues/concerns</w:t>
      </w:r>
    </w:p>
    <w:p w:rsidR="00FC6E73" w:rsidRDefault="00FC6E73" w:rsidP="00C40870">
      <w:pPr>
        <w:spacing w:line="228" w:lineRule="auto"/>
        <w:rPr>
          <w:rFonts w:ascii="Arial" w:hAnsi="Arial"/>
          <w:sz w:val="20"/>
        </w:rPr>
      </w:pPr>
    </w:p>
    <w:p w:rsidR="008F25AF" w:rsidRDefault="00FC6E73" w:rsidP="00C40870">
      <w:pPr>
        <w:spacing w:line="228" w:lineRule="auto"/>
        <w:rPr>
          <w:rFonts w:ascii="Arial" w:hAnsi="Arial"/>
          <w:b/>
          <w:sz w:val="20"/>
        </w:rPr>
      </w:pPr>
      <w:r w:rsidRPr="00CA4B2D">
        <w:rPr>
          <w:rFonts w:ascii="Arial" w:hAnsi="Arial"/>
          <w:b/>
          <w:sz w:val="20"/>
        </w:rPr>
        <w:t>12.  M</w:t>
      </w:r>
      <w:r w:rsidR="00CA4B2D">
        <w:rPr>
          <w:rFonts w:ascii="Arial" w:hAnsi="Arial"/>
          <w:b/>
          <w:sz w:val="20"/>
        </w:rPr>
        <w:t>ISCELLANEOUS ISSUES</w:t>
      </w:r>
      <w:r w:rsidRPr="00CA4B2D">
        <w:rPr>
          <w:rFonts w:ascii="Arial" w:hAnsi="Arial"/>
          <w:b/>
          <w:sz w:val="20"/>
        </w:rPr>
        <w:t xml:space="preserve"> </w:t>
      </w:r>
    </w:p>
    <w:p w:rsidR="00FC6E73" w:rsidRPr="00A77DF5" w:rsidRDefault="004D1144" w:rsidP="00C3637F">
      <w:pPr>
        <w:pStyle w:val="ListParagraph"/>
        <w:numPr>
          <w:ilvl w:val="0"/>
          <w:numId w:val="28"/>
        </w:numPr>
        <w:spacing w:line="228" w:lineRule="auto"/>
        <w:rPr>
          <w:rFonts w:ascii="Arial" w:hAnsi="Arial"/>
          <w:sz w:val="20"/>
        </w:rPr>
      </w:pPr>
      <w:r w:rsidRPr="00A77DF5">
        <w:rPr>
          <w:rFonts w:ascii="Arial" w:hAnsi="Arial"/>
          <w:sz w:val="20"/>
        </w:rPr>
        <w:t xml:space="preserve">DQI </w:t>
      </w:r>
      <w:r w:rsidR="00A77DF5">
        <w:rPr>
          <w:rFonts w:ascii="Arial" w:hAnsi="Arial"/>
          <w:sz w:val="20"/>
        </w:rPr>
        <w:t>(Plan Review – optional contractor participation)</w:t>
      </w:r>
    </w:p>
    <w:p w:rsidR="00FC6E73" w:rsidRPr="00C3637F" w:rsidRDefault="00FC6E73" w:rsidP="00C3637F">
      <w:pPr>
        <w:pStyle w:val="ListParagraph"/>
        <w:numPr>
          <w:ilvl w:val="0"/>
          <w:numId w:val="28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Media issues</w:t>
      </w:r>
    </w:p>
    <w:p w:rsidR="00FC6E73" w:rsidRPr="00C3637F" w:rsidRDefault="00965051" w:rsidP="00C3637F">
      <w:pPr>
        <w:pStyle w:val="ListParagraph"/>
        <w:numPr>
          <w:ilvl w:val="0"/>
          <w:numId w:val="28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Haul Roads and need to log prior to using</w:t>
      </w:r>
    </w:p>
    <w:p w:rsidR="00FC6E73" w:rsidRPr="00C3637F" w:rsidRDefault="00FC6E73" w:rsidP="00C3637F">
      <w:pPr>
        <w:pStyle w:val="ListParagraph"/>
        <w:numPr>
          <w:ilvl w:val="0"/>
          <w:numId w:val="28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Night work and local ordinance/permit</w:t>
      </w:r>
    </w:p>
    <w:p w:rsidR="00FC6E73" w:rsidRDefault="00FC6E73" w:rsidP="00965051">
      <w:pPr>
        <w:pStyle w:val="ListParagraph"/>
        <w:numPr>
          <w:ilvl w:val="0"/>
          <w:numId w:val="28"/>
        </w:numPr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Early application for electric or other services if required</w:t>
      </w:r>
    </w:p>
    <w:p w:rsidR="00827B3A" w:rsidRDefault="00827B3A" w:rsidP="00827B3A">
      <w:pPr>
        <w:spacing w:line="228" w:lineRule="auto"/>
        <w:rPr>
          <w:rFonts w:ascii="Arial" w:hAnsi="Arial"/>
          <w:sz w:val="20"/>
        </w:rPr>
      </w:pPr>
    </w:p>
    <w:p w:rsidR="00A77DF5" w:rsidRPr="00827B3A" w:rsidRDefault="00827B3A" w:rsidP="00827B3A">
      <w:pPr>
        <w:pStyle w:val="ListParagraph"/>
        <w:numPr>
          <w:ilvl w:val="0"/>
          <w:numId w:val="19"/>
        </w:numPr>
        <w:spacing w:line="228" w:lineRule="auto"/>
        <w:rPr>
          <w:rFonts w:ascii="Arial" w:hAnsi="Arial"/>
          <w:b/>
          <w:sz w:val="20"/>
        </w:rPr>
      </w:pPr>
      <w:r w:rsidRPr="00827B3A">
        <w:rPr>
          <w:rFonts w:ascii="Arial" w:hAnsi="Arial"/>
          <w:b/>
          <w:sz w:val="20"/>
        </w:rPr>
        <w:t>CENTRAL OFFICE COMMENTS</w:t>
      </w:r>
    </w:p>
    <w:p w:rsidR="00827B3A" w:rsidRPr="00827B3A" w:rsidRDefault="00827B3A" w:rsidP="00827B3A">
      <w:pPr>
        <w:pStyle w:val="ListParagraph"/>
        <w:spacing w:line="228" w:lineRule="auto"/>
        <w:ind w:left="360"/>
        <w:rPr>
          <w:rFonts w:ascii="Arial" w:hAnsi="Arial"/>
          <w:sz w:val="20"/>
        </w:rPr>
      </w:pPr>
    </w:p>
    <w:p w:rsidR="00FA177A" w:rsidRPr="008F25AF" w:rsidRDefault="008F25AF" w:rsidP="00213BCD">
      <w:pPr>
        <w:pStyle w:val="ListParagraph"/>
        <w:numPr>
          <w:ilvl w:val="0"/>
          <w:numId w:val="19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R</w:t>
      </w:r>
      <w:r w:rsidR="00FA177A" w:rsidRPr="008F25AF">
        <w:rPr>
          <w:rFonts w:ascii="Arial" w:hAnsi="Arial"/>
          <w:b/>
          <w:sz w:val="20"/>
        </w:rPr>
        <w:t>EQUIRED SUBMISSIONS</w:t>
      </w:r>
      <w:r w:rsidR="00FA177A" w:rsidRPr="008F25AF">
        <w:rPr>
          <w:rFonts w:ascii="Arial" w:hAnsi="Arial"/>
          <w:sz w:val="20"/>
        </w:rPr>
        <w:t xml:space="preserve"> </w:t>
      </w:r>
      <w:r w:rsidR="005C2CD8">
        <w:rPr>
          <w:rFonts w:ascii="Arial" w:hAnsi="Arial"/>
          <w:sz w:val="20"/>
        </w:rPr>
        <w:tab/>
      </w:r>
      <w:r w:rsidR="005C2CD8" w:rsidRPr="005C2CD8">
        <w:rPr>
          <w:rFonts w:ascii="Arial" w:hAnsi="Arial"/>
          <w:sz w:val="20"/>
        </w:rPr>
        <w:t>Required</w:t>
      </w:r>
      <w:r w:rsidR="005C2CD8" w:rsidRPr="005C2CD8">
        <w:rPr>
          <w:rFonts w:ascii="Arial" w:hAnsi="Arial"/>
          <w:sz w:val="20"/>
        </w:rPr>
        <w:tab/>
        <w:t>Submitted</w:t>
      </w:r>
      <w:r w:rsidR="00213BCD">
        <w:rPr>
          <w:rFonts w:ascii="Arial" w:hAnsi="Arial"/>
          <w:sz w:val="20"/>
        </w:rPr>
        <w:tab/>
        <w:t>Approved</w:t>
      </w:r>
    </w:p>
    <w:p w:rsidR="00FA177A" w:rsidRPr="00965051" w:rsidRDefault="00FA177A" w:rsidP="00213BCD">
      <w:pPr>
        <w:pStyle w:val="ListParagraph"/>
        <w:numPr>
          <w:ilvl w:val="0"/>
          <w:numId w:val="30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Schedule of Operations</w:t>
      </w:r>
      <w:r w:rsidRPr="00C3637F">
        <w:rPr>
          <w:rFonts w:ascii="Arial" w:hAnsi="Arial"/>
          <w:sz w:val="20"/>
        </w:rPr>
        <w:tab/>
      </w:r>
      <w:r w:rsidR="00334B50" w:rsidRPr="005C2CD8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C2CD8" w:rsidRPr="005C2CD8">
        <w:rPr>
          <w:rFonts w:ascii="Arial" w:hAnsi="Arial"/>
        </w:rPr>
        <w:instrText xml:space="preserve"> FORMCHECKBOX </w:instrText>
      </w:r>
      <w:r w:rsidR="00334B50">
        <w:rPr>
          <w:rFonts w:ascii="Arial" w:hAnsi="Arial"/>
        </w:rPr>
      </w:r>
      <w:r w:rsidR="00334B50">
        <w:rPr>
          <w:rFonts w:ascii="Arial" w:hAnsi="Arial"/>
        </w:rPr>
        <w:fldChar w:fldCharType="separate"/>
      </w:r>
      <w:r w:rsidR="00334B50" w:rsidRPr="005C2CD8">
        <w:rPr>
          <w:rFonts w:ascii="Arial" w:hAnsi="Arial"/>
        </w:rPr>
        <w:fldChar w:fldCharType="end"/>
      </w:r>
      <w:r w:rsidR="005C2CD8" w:rsidRPr="005C2CD8">
        <w:rPr>
          <w:rFonts w:ascii="Arial" w:hAnsi="Arial"/>
        </w:rPr>
        <w:tab/>
      </w:r>
      <w:sdt>
        <w:sdtPr>
          <w:rPr>
            <w:rFonts w:ascii="Arial" w:hAnsi="Arial"/>
          </w:rPr>
          <w:id w:val="135564182"/>
          <w:placeholder>
            <w:docPart w:val="1AE5E0B610F84FA6B33A3CCD6F571EA8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5C2CD8" w:rsidRPr="00982E10">
            <w:rPr>
              <w:rStyle w:val="PlaceholderText"/>
            </w:rPr>
            <w:t>Click here to enter a date.</w:t>
          </w:r>
        </w:sdtContent>
      </w:sdt>
      <w:r w:rsidRPr="00965051">
        <w:rPr>
          <w:rFonts w:ascii="Arial" w:hAnsi="Arial"/>
          <w:sz w:val="20"/>
        </w:rPr>
        <w:tab/>
      </w:r>
      <w:sdt>
        <w:sdtPr>
          <w:rPr>
            <w:rFonts w:ascii="Arial" w:hAnsi="Arial"/>
          </w:rPr>
          <w:id w:val="70069705"/>
          <w:placeholder>
            <w:docPart w:val="CA36E83330DA41ECB6C4B42071B884A9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213BCD" w:rsidRPr="00982E10">
            <w:rPr>
              <w:rStyle w:val="PlaceholderText"/>
            </w:rPr>
            <w:t>Click here to enter a date.</w:t>
          </w:r>
        </w:sdtContent>
      </w:sdt>
    </w:p>
    <w:p w:rsidR="00FA177A" w:rsidRPr="00C3637F" w:rsidRDefault="00965051" w:rsidP="00213BCD">
      <w:pPr>
        <w:pStyle w:val="ListParagraph"/>
        <w:numPr>
          <w:ilvl w:val="0"/>
          <w:numId w:val="30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Request to Sublet</w:t>
      </w:r>
      <w:r w:rsidR="00FA177A" w:rsidRPr="00C3637F">
        <w:rPr>
          <w:rFonts w:ascii="Arial" w:hAnsi="Arial"/>
          <w:sz w:val="20"/>
        </w:rPr>
        <w:tab/>
      </w:r>
      <w:r w:rsidR="00334B50" w:rsidRPr="005C2CD8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C2CD8" w:rsidRPr="005C2CD8">
        <w:rPr>
          <w:rFonts w:ascii="Arial" w:hAnsi="Arial"/>
        </w:rPr>
        <w:instrText xml:space="preserve"> FORMCHECKBOX </w:instrText>
      </w:r>
      <w:r w:rsidR="00334B50">
        <w:rPr>
          <w:rFonts w:ascii="Arial" w:hAnsi="Arial"/>
        </w:rPr>
      </w:r>
      <w:r w:rsidR="00334B50">
        <w:rPr>
          <w:rFonts w:ascii="Arial" w:hAnsi="Arial"/>
        </w:rPr>
        <w:fldChar w:fldCharType="separate"/>
      </w:r>
      <w:r w:rsidR="00334B50" w:rsidRPr="005C2CD8">
        <w:rPr>
          <w:rFonts w:ascii="Arial" w:hAnsi="Arial"/>
        </w:rPr>
        <w:fldChar w:fldCharType="end"/>
      </w:r>
      <w:r w:rsidR="005C2CD8" w:rsidRPr="005C2CD8">
        <w:rPr>
          <w:rFonts w:ascii="Arial" w:hAnsi="Arial"/>
        </w:rPr>
        <w:tab/>
      </w:r>
      <w:sdt>
        <w:sdtPr>
          <w:rPr>
            <w:rFonts w:ascii="Arial" w:hAnsi="Arial"/>
          </w:rPr>
          <w:id w:val="135564184"/>
          <w:placeholder>
            <w:docPart w:val="F038F1D71F2E4FDEBC8022D6C5D3BA9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5C2CD8" w:rsidRPr="00982E10">
            <w:rPr>
              <w:rStyle w:val="PlaceholderText"/>
            </w:rPr>
            <w:t>Click here to enter a date.</w:t>
          </w:r>
        </w:sdtContent>
      </w:sdt>
      <w:r w:rsidR="00FA177A" w:rsidRPr="00C3637F">
        <w:rPr>
          <w:rFonts w:ascii="Arial" w:hAnsi="Arial"/>
          <w:sz w:val="20"/>
        </w:rPr>
        <w:tab/>
      </w:r>
      <w:sdt>
        <w:sdtPr>
          <w:rPr>
            <w:rFonts w:ascii="Arial" w:hAnsi="Arial"/>
          </w:rPr>
          <w:id w:val="70069706"/>
          <w:placeholder>
            <w:docPart w:val="1F1284E1F0AC453EAF30AC1C3EF63F05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213BCD" w:rsidRPr="00982E10">
            <w:rPr>
              <w:rStyle w:val="PlaceholderText"/>
            </w:rPr>
            <w:t>Click here to enter a date.</w:t>
          </w:r>
        </w:sdtContent>
      </w:sdt>
    </w:p>
    <w:p w:rsidR="00FA177A" w:rsidRPr="00C3637F" w:rsidRDefault="00965051" w:rsidP="00213BCD">
      <w:pPr>
        <w:pStyle w:val="ListParagraph"/>
        <w:numPr>
          <w:ilvl w:val="0"/>
          <w:numId w:val="30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Source of Materials Report</w:t>
      </w:r>
      <w:r w:rsidR="005C2CD8">
        <w:rPr>
          <w:rFonts w:ascii="Arial" w:hAnsi="Arial"/>
          <w:sz w:val="20"/>
        </w:rPr>
        <w:tab/>
      </w:r>
      <w:r w:rsidR="00334B50" w:rsidRPr="005C2CD8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C2CD8" w:rsidRPr="005C2CD8">
        <w:rPr>
          <w:rFonts w:ascii="Arial" w:hAnsi="Arial"/>
        </w:rPr>
        <w:instrText xml:space="preserve"> FORMCHECKBOX </w:instrText>
      </w:r>
      <w:r w:rsidR="00334B50">
        <w:rPr>
          <w:rFonts w:ascii="Arial" w:hAnsi="Arial"/>
        </w:rPr>
      </w:r>
      <w:r w:rsidR="00334B50">
        <w:rPr>
          <w:rFonts w:ascii="Arial" w:hAnsi="Arial"/>
        </w:rPr>
        <w:fldChar w:fldCharType="separate"/>
      </w:r>
      <w:r w:rsidR="00334B50" w:rsidRPr="005C2CD8">
        <w:rPr>
          <w:rFonts w:ascii="Arial" w:hAnsi="Arial"/>
        </w:rPr>
        <w:fldChar w:fldCharType="end"/>
      </w:r>
      <w:r w:rsidR="005C2CD8" w:rsidRPr="005C2CD8">
        <w:rPr>
          <w:rFonts w:ascii="Arial" w:hAnsi="Arial"/>
        </w:rPr>
        <w:tab/>
      </w:r>
      <w:sdt>
        <w:sdtPr>
          <w:rPr>
            <w:rFonts w:ascii="Arial" w:hAnsi="Arial"/>
          </w:rPr>
          <w:id w:val="135564185"/>
          <w:placeholder>
            <w:docPart w:val="F28BE8396948431EAECB8D70B0668589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5C2CD8" w:rsidRPr="00982E10">
            <w:rPr>
              <w:rStyle w:val="PlaceholderText"/>
            </w:rPr>
            <w:t>Click here to enter a date.</w:t>
          </w:r>
        </w:sdtContent>
      </w:sdt>
      <w:r w:rsidR="00213BCD">
        <w:rPr>
          <w:rFonts w:ascii="Arial" w:hAnsi="Arial"/>
        </w:rPr>
        <w:tab/>
      </w:r>
      <w:sdt>
        <w:sdtPr>
          <w:rPr>
            <w:rFonts w:ascii="Arial" w:hAnsi="Arial"/>
          </w:rPr>
          <w:id w:val="70069707"/>
          <w:placeholder>
            <w:docPart w:val="CBA90BA636AF4813B195544C4D126304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213BCD" w:rsidRPr="00745F21">
            <w:rPr>
              <w:rStyle w:val="PlaceholderText"/>
            </w:rPr>
            <w:t>Click here to enter a date.</w:t>
          </w:r>
        </w:sdtContent>
      </w:sdt>
    </w:p>
    <w:p w:rsidR="00827B3A" w:rsidRPr="00827B3A" w:rsidRDefault="00FA177A" w:rsidP="00213BCD">
      <w:pPr>
        <w:pStyle w:val="ListParagraph"/>
        <w:numPr>
          <w:ilvl w:val="0"/>
          <w:numId w:val="30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QMP Quality Control Plan</w:t>
      </w:r>
      <w:r w:rsidR="005C2CD8">
        <w:rPr>
          <w:rFonts w:ascii="Arial" w:hAnsi="Arial"/>
          <w:sz w:val="20"/>
        </w:rPr>
        <w:tab/>
      </w:r>
    </w:p>
    <w:p w:rsidR="00FA177A" w:rsidRDefault="00827B3A" w:rsidP="00213BCD">
      <w:pPr>
        <w:pStyle w:val="ListParagraph"/>
        <w:numPr>
          <w:ilvl w:val="1"/>
          <w:numId w:val="30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Base Aggregate</w:t>
      </w:r>
      <w:r w:rsidR="00377DC9">
        <w:rPr>
          <w:rFonts w:ascii="Arial" w:hAnsi="Arial"/>
          <w:sz w:val="20"/>
        </w:rPr>
        <w:tab/>
      </w:r>
      <w:r w:rsidR="00334B50" w:rsidRPr="005C2CD8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77DC9" w:rsidRPr="005C2CD8">
        <w:rPr>
          <w:rFonts w:ascii="Arial" w:hAnsi="Arial"/>
        </w:rPr>
        <w:instrText xml:space="preserve"> FORMCHECKBOX </w:instrText>
      </w:r>
      <w:r w:rsidR="00334B50">
        <w:rPr>
          <w:rFonts w:ascii="Arial" w:hAnsi="Arial"/>
        </w:rPr>
      </w:r>
      <w:r w:rsidR="00334B50">
        <w:rPr>
          <w:rFonts w:ascii="Arial" w:hAnsi="Arial"/>
        </w:rPr>
        <w:fldChar w:fldCharType="separate"/>
      </w:r>
      <w:r w:rsidR="00334B50" w:rsidRPr="005C2CD8">
        <w:rPr>
          <w:rFonts w:ascii="Arial" w:hAnsi="Arial"/>
        </w:rPr>
        <w:fldChar w:fldCharType="end"/>
      </w:r>
      <w:r w:rsidR="00377DC9" w:rsidRPr="005C2CD8">
        <w:rPr>
          <w:rFonts w:ascii="Arial" w:hAnsi="Arial"/>
        </w:rPr>
        <w:tab/>
      </w:r>
      <w:sdt>
        <w:sdtPr>
          <w:rPr>
            <w:rFonts w:ascii="Arial" w:hAnsi="Arial"/>
            <w:sz w:val="20"/>
          </w:rPr>
          <w:id w:val="85435844"/>
          <w:placeholder>
            <w:docPart w:val="C74C985131784EADBE68F33CA46F9C4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377DC9" w:rsidRPr="00982E10">
            <w:rPr>
              <w:rStyle w:val="PlaceholderText"/>
            </w:rPr>
            <w:t>Click here to enter a date.</w:t>
          </w:r>
        </w:sdtContent>
      </w:sdt>
      <w:r w:rsidR="00213BCD">
        <w:rPr>
          <w:rFonts w:ascii="Arial" w:hAnsi="Arial"/>
          <w:sz w:val="20"/>
        </w:rPr>
        <w:tab/>
      </w:r>
      <w:sdt>
        <w:sdtPr>
          <w:rPr>
            <w:rFonts w:ascii="Arial" w:hAnsi="Arial"/>
            <w:sz w:val="20"/>
          </w:rPr>
          <w:id w:val="70069708"/>
          <w:placeholder>
            <w:docPart w:val="3F77BEBDCE484BAC9D72C025CFBFD38E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213BCD" w:rsidRPr="00745F21">
            <w:rPr>
              <w:rStyle w:val="PlaceholderText"/>
            </w:rPr>
            <w:t>Click here to enter a date.</w:t>
          </w:r>
        </w:sdtContent>
      </w:sdt>
    </w:p>
    <w:p w:rsidR="00827B3A" w:rsidRDefault="00827B3A" w:rsidP="00213BCD">
      <w:pPr>
        <w:pStyle w:val="ListParagraph"/>
        <w:numPr>
          <w:ilvl w:val="1"/>
          <w:numId w:val="30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Ride</w:t>
      </w:r>
      <w:r w:rsidR="00377DC9">
        <w:rPr>
          <w:rFonts w:ascii="Arial" w:hAnsi="Arial"/>
          <w:sz w:val="20"/>
        </w:rPr>
        <w:tab/>
      </w:r>
      <w:r w:rsidR="00334B50" w:rsidRPr="005C2CD8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77DC9" w:rsidRPr="005C2CD8">
        <w:rPr>
          <w:rFonts w:ascii="Arial" w:hAnsi="Arial"/>
        </w:rPr>
        <w:instrText xml:space="preserve"> FORMCHECKBOX </w:instrText>
      </w:r>
      <w:r w:rsidR="00334B50">
        <w:rPr>
          <w:rFonts w:ascii="Arial" w:hAnsi="Arial"/>
        </w:rPr>
      </w:r>
      <w:r w:rsidR="00334B50">
        <w:rPr>
          <w:rFonts w:ascii="Arial" w:hAnsi="Arial"/>
        </w:rPr>
        <w:fldChar w:fldCharType="separate"/>
      </w:r>
      <w:r w:rsidR="00334B50" w:rsidRPr="005C2CD8">
        <w:rPr>
          <w:rFonts w:ascii="Arial" w:hAnsi="Arial"/>
        </w:rPr>
        <w:fldChar w:fldCharType="end"/>
      </w:r>
      <w:r w:rsidR="00377DC9" w:rsidRPr="005C2CD8">
        <w:rPr>
          <w:rFonts w:ascii="Arial" w:hAnsi="Arial"/>
        </w:rPr>
        <w:tab/>
      </w:r>
      <w:sdt>
        <w:sdtPr>
          <w:rPr>
            <w:rFonts w:ascii="Arial" w:hAnsi="Arial"/>
            <w:sz w:val="20"/>
          </w:rPr>
          <w:id w:val="85435845"/>
          <w:placeholder>
            <w:docPart w:val="BBF56FF1C45A425C825EFC162081CC22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377DC9" w:rsidRPr="00982E10">
            <w:rPr>
              <w:rStyle w:val="PlaceholderText"/>
            </w:rPr>
            <w:t>Click here to enter a date.</w:t>
          </w:r>
        </w:sdtContent>
      </w:sdt>
      <w:r w:rsidR="00B11A8D">
        <w:rPr>
          <w:rFonts w:ascii="Arial" w:hAnsi="Arial"/>
          <w:sz w:val="20"/>
        </w:rPr>
        <w:tab/>
      </w:r>
      <w:sdt>
        <w:sdtPr>
          <w:rPr>
            <w:rFonts w:ascii="Arial" w:hAnsi="Arial"/>
            <w:sz w:val="20"/>
          </w:rPr>
          <w:id w:val="70069709"/>
          <w:placeholder>
            <w:docPart w:val="6A681D5517BD4B2EAD09FA78C5B37105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B11A8D" w:rsidRPr="00745F21">
            <w:rPr>
              <w:rStyle w:val="PlaceholderText"/>
            </w:rPr>
            <w:t>Click here to enter a date.</w:t>
          </w:r>
        </w:sdtContent>
      </w:sdt>
    </w:p>
    <w:p w:rsidR="00827B3A" w:rsidRDefault="00827B3A" w:rsidP="00213BCD">
      <w:pPr>
        <w:pStyle w:val="ListParagraph"/>
        <w:numPr>
          <w:ilvl w:val="1"/>
          <w:numId w:val="30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Concrete</w:t>
      </w:r>
      <w:r w:rsidR="00377DC9">
        <w:rPr>
          <w:rFonts w:ascii="Arial" w:hAnsi="Arial"/>
          <w:sz w:val="20"/>
        </w:rPr>
        <w:tab/>
      </w:r>
      <w:r w:rsidR="00334B50" w:rsidRPr="005C2CD8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77DC9" w:rsidRPr="005C2CD8">
        <w:rPr>
          <w:rFonts w:ascii="Arial" w:hAnsi="Arial"/>
        </w:rPr>
        <w:instrText xml:space="preserve"> FORMCHECKBOX </w:instrText>
      </w:r>
      <w:r w:rsidR="00334B50">
        <w:rPr>
          <w:rFonts w:ascii="Arial" w:hAnsi="Arial"/>
        </w:rPr>
      </w:r>
      <w:r w:rsidR="00334B50">
        <w:rPr>
          <w:rFonts w:ascii="Arial" w:hAnsi="Arial"/>
        </w:rPr>
        <w:fldChar w:fldCharType="separate"/>
      </w:r>
      <w:r w:rsidR="00334B50" w:rsidRPr="005C2CD8">
        <w:rPr>
          <w:rFonts w:ascii="Arial" w:hAnsi="Arial"/>
        </w:rPr>
        <w:fldChar w:fldCharType="end"/>
      </w:r>
      <w:r w:rsidR="00377DC9" w:rsidRPr="005C2CD8">
        <w:rPr>
          <w:rFonts w:ascii="Arial" w:hAnsi="Arial"/>
        </w:rPr>
        <w:tab/>
      </w:r>
      <w:sdt>
        <w:sdtPr>
          <w:rPr>
            <w:rFonts w:ascii="Arial" w:hAnsi="Arial"/>
            <w:sz w:val="20"/>
          </w:rPr>
          <w:id w:val="85435846"/>
          <w:placeholder>
            <w:docPart w:val="63443BB9D85B4E1A9B663AD4E450C68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377DC9" w:rsidRPr="00982E10">
            <w:rPr>
              <w:rStyle w:val="PlaceholderText"/>
            </w:rPr>
            <w:t>Click here to enter a date.</w:t>
          </w:r>
        </w:sdtContent>
      </w:sdt>
      <w:r w:rsidR="00B11A8D">
        <w:rPr>
          <w:rFonts w:ascii="Arial" w:hAnsi="Arial"/>
          <w:sz w:val="20"/>
        </w:rPr>
        <w:tab/>
      </w:r>
      <w:sdt>
        <w:sdtPr>
          <w:rPr>
            <w:rFonts w:ascii="Arial" w:hAnsi="Arial"/>
            <w:sz w:val="20"/>
          </w:rPr>
          <w:id w:val="70069710"/>
          <w:placeholder>
            <w:docPart w:val="7BAC5E80DA384669B6D058EB498F9908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B11A8D" w:rsidRPr="00745F21">
            <w:rPr>
              <w:rStyle w:val="PlaceholderText"/>
            </w:rPr>
            <w:t>Click here to enter a date.</w:t>
          </w:r>
        </w:sdtContent>
      </w:sdt>
    </w:p>
    <w:p w:rsidR="00827B3A" w:rsidRDefault="00827B3A" w:rsidP="00213BCD">
      <w:pPr>
        <w:pStyle w:val="ListParagraph"/>
        <w:numPr>
          <w:ilvl w:val="1"/>
          <w:numId w:val="30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Asphalt</w:t>
      </w:r>
      <w:r w:rsidR="00377DC9">
        <w:rPr>
          <w:rFonts w:ascii="Arial" w:hAnsi="Arial"/>
          <w:sz w:val="20"/>
        </w:rPr>
        <w:tab/>
      </w:r>
      <w:r w:rsidR="00334B50" w:rsidRPr="005C2CD8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77DC9" w:rsidRPr="005C2CD8">
        <w:rPr>
          <w:rFonts w:ascii="Arial" w:hAnsi="Arial"/>
        </w:rPr>
        <w:instrText xml:space="preserve"> FORMCHECKBOX </w:instrText>
      </w:r>
      <w:r w:rsidR="00334B50">
        <w:rPr>
          <w:rFonts w:ascii="Arial" w:hAnsi="Arial"/>
        </w:rPr>
      </w:r>
      <w:r w:rsidR="00334B50">
        <w:rPr>
          <w:rFonts w:ascii="Arial" w:hAnsi="Arial"/>
        </w:rPr>
        <w:fldChar w:fldCharType="separate"/>
      </w:r>
      <w:r w:rsidR="00334B50" w:rsidRPr="005C2CD8">
        <w:rPr>
          <w:rFonts w:ascii="Arial" w:hAnsi="Arial"/>
        </w:rPr>
        <w:fldChar w:fldCharType="end"/>
      </w:r>
      <w:r w:rsidR="00377DC9" w:rsidRPr="005C2CD8">
        <w:rPr>
          <w:rFonts w:ascii="Arial" w:hAnsi="Arial"/>
        </w:rPr>
        <w:tab/>
      </w:r>
      <w:sdt>
        <w:sdtPr>
          <w:rPr>
            <w:rFonts w:ascii="Arial" w:hAnsi="Arial"/>
            <w:sz w:val="20"/>
          </w:rPr>
          <w:id w:val="85435847"/>
          <w:placeholder>
            <w:docPart w:val="FAD4F209D604443CBF97530EE88644F9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377DC9" w:rsidRPr="00982E10">
            <w:rPr>
              <w:rStyle w:val="PlaceholderText"/>
            </w:rPr>
            <w:t>Click here to enter a date.</w:t>
          </w:r>
        </w:sdtContent>
      </w:sdt>
      <w:r w:rsidR="00B11A8D">
        <w:rPr>
          <w:rFonts w:ascii="Arial" w:hAnsi="Arial"/>
          <w:sz w:val="20"/>
        </w:rPr>
        <w:tab/>
      </w:r>
      <w:sdt>
        <w:sdtPr>
          <w:rPr>
            <w:rFonts w:ascii="Arial" w:hAnsi="Arial"/>
            <w:sz w:val="20"/>
          </w:rPr>
          <w:id w:val="70069711"/>
          <w:placeholder>
            <w:docPart w:val="C78AFEF0F42E471FB7913A511A8419EB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B11A8D" w:rsidRPr="00745F21">
            <w:rPr>
              <w:rStyle w:val="PlaceholderText"/>
            </w:rPr>
            <w:t>Click here to enter a date.</w:t>
          </w:r>
        </w:sdtContent>
      </w:sdt>
    </w:p>
    <w:p w:rsidR="00827B3A" w:rsidRDefault="00827B3A" w:rsidP="00213BCD">
      <w:pPr>
        <w:pStyle w:val="ListParagraph"/>
        <w:numPr>
          <w:ilvl w:val="1"/>
          <w:numId w:val="30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Nuclear Density</w:t>
      </w:r>
      <w:r w:rsidR="00377DC9">
        <w:rPr>
          <w:rFonts w:ascii="Arial" w:hAnsi="Arial"/>
          <w:sz w:val="20"/>
        </w:rPr>
        <w:tab/>
      </w:r>
      <w:r w:rsidR="00334B50" w:rsidRPr="005C2CD8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77DC9" w:rsidRPr="005C2CD8">
        <w:rPr>
          <w:rFonts w:ascii="Arial" w:hAnsi="Arial"/>
        </w:rPr>
        <w:instrText xml:space="preserve"> FORMCHECKBOX </w:instrText>
      </w:r>
      <w:r w:rsidR="00334B50">
        <w:rPr>
          <w:rFonts w:ascii="Arial" w:hAnsi="Arial"/>
        </w:rPr>
      </w:r>
      <w:r w:rsidR="00334B50">
        <w:rPr>
          <w:rFonts w:ascii="Arial" w:hAnsi="Arial"/>
        </w:rPr>
        <w:fldChar w:fldCharType="separate"/>
      </w:r>
      <w:r w:rsidR="00334B50" w:rsidRPr="005C2CD8">
        <w:rPr>
          <w:rFonts w:ascii="Arial" w:hAnsi="Arial"/>
        </w:rPr>
        <w:fldChar w:fldCharType="end"/>
      </w:r>
      <w:r w:rsidR="00377DC9" w:rsidRPr="005C2CD8">
        <w:rPr>
          <w:rFonts w:ascii="Arial" w:hAnsi="Arial"/>
        </w:rPr>
        <w:tab/>
      </w:r>
      <w:sdt>
        <w:sdtPr>
          <w:rPr>
            <w:rFonts w:ascii="Arial" w:hAnsi="Arial"/>
            <w:sz w:val="20"/>
          </w:rPr>
          <w:id w:val="85435848"/>
          <w:placeholder>
            <w:docPart w:val="8715CC3C72D342D4B255A8C70F86C816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377DC9" w:rsidRPr="00982E10">
            <w:rPr>
              <w:rStyle w:val="PlaceholderText"/>
            </w:rPr>
            <w:t>Click here to enter a date.</w:t>
          </w:r>
        </w:sdtContent>
      </w:sdt>
      <w:r w:rsidR="00B11A8D">
        <w:rPr>
          <w:rFonts w:ascii="Arial" w:hAnsi="Arial"/>
          <w:sz w:val="20"/>
        </w:rPr>
        <w:tab/>
      </w:r>
      <w:sdt>
        <w:sdtPr>
          <w:rPr>
            <w:rFonts w:ascii="Arial" w:hAnsi="Arial"/>
            <w:sz w:val="20"/>
          </w:rPr>
          <w:id w:val="70069712"/>
          <w:placeholder>
            <w:docPart w:val="BDF50CA905634199B991F4AEE1173471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B11A8D" w:rsidRPr="00745F21">
            <w:rPr>
              <w:rStyle w:val="PlaceholderText"/>
            </w:rPr>
            <w:t>Click here to enter a date.</w:t>
          </w:r>
        </w:sdtContent>
      </w:sdt>
    </w:p>
    <w:p w:rsidR="008F25AF" w:rsidRPr="00C3637F" w:rsidRDefault="00FA177A" w:rsidP="00213BCD">
      <w:pPr>
        <w:pStyle w:val="ListParagraph"/>
        <w:numPr>
          <w:ilvl w:val="0"/>
          <w:numId w:val="30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RR Insurance</w:t>
      </w:r>
      <w:r w:rsidR="005C2CD8">
        <w:rPr>
          <w:rFonts w:ascii="Arial" w:hAnsi="Arial"/>
          <w:sz w:val="20"/>
        </w:rPr>
        <w:tab/>
      </w:r>
      <w:r w:rsidR="00334B50" w:rsidRPr="005C2CD8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C2CD8" w:rsidRPr="005C2CD8">
        <w:rPr>
          <w:rFonts w:ascii="Arial" w:hAnsi="Arial"/>
        </w:rPr>
        <w:instrText xml:space="preserve"> FORMCHECKBOX </w:instrText>
      </w:r>
      <w:r w:rsidR="00334B50">
        <w:rPr>
          <w:rFonts w:ascii="Arial" w:hAnsi="Arial"/>
        </w:rPr>
      </w:r>
      <w:r w:rsidR="00334B50">
        <w:rPr>
          <w:rFonts w:ascii="Arial" w:hAnsi="Arial"/>
        </w:rPr>
        <w:fldChar w:fldCharType="separate"/>
      </w:r>
      <w:r w:rsidR="00334B50" w:rsidRPr="005C2CD8">
        <w:rPr>
          <w:rFonts w:ascii="Arial" w:hAnsi="Arial"/>
        </w:rPr>
        <w:fldChar w:fldCharType="end"/>
      </w:r>
      <w:r w:rsidR="005C2CD8" w:rsidRPr="005C2CD8">
        <w:rPr>
          <w:rFonts w:ascii="Arial" w:hAnsi="Arial"/>
        </w:rPr>
        <w:tab/>
      </w:r>
      <w:sdt>
        <w:sdtPr>
          <w:rPr>
            <w:rFonts w:ascii="Arial" w:hAnsi="Arial"/>
          </w:rPr>
          <w:id w:val="135564187"/>
          <w:placeholder>
            <w:docPart w:val="C6D3F40C22A8442C902519FF777C9B1B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5C2CD8" w:rsidRPr="00982E10">
            <w:rPr>
              <w:rStyle w:val="PlaceholderText"/>
            </w:rPr>
            <w:t>Click here to enter a date.</w:t>
          </w:r>
        </w:sdtContent>
      </w:sdt>
      <w:r w:rsidR="00B11A8D">
        <w:rPr>
          <w:rFonts w:ascii="Arial" w:hAnsi="Arial"/>
        </w:rPr>
        <w:tab/>
      </w:r>
      <w:sdt>
        <w:sdtPr>
          <w:rPr>
            <w:rFonts w:ascii="Arial" w:hAnsi="Arial"/>
          </w:rPr>
          <w:id w:val="70069713"/>
          <w:placeholder>
            <w:docPart w:val="DE32FC42886E4CD7A31C0A0ED7CF052B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B11A8D" w:rsidRPr="00745F21">
            <w:rPr>
              <w:rStyle w:val="PlaceholderText"/>
            </w:rPr>
            <w:t>Click here to enter a date.</w:t>
          </w:r>
        </w:sdtContent>
      </w:sdt>
    </w:p>
    <w:p w:rsidR="00FA177A" w:rsidRPr="004D1144" w:rsidRDefault="00FA177A" w:rsidP="00213BCD">
      <w:pPr>
        <w:pStyle w:val="ListParagraph"/>
        <w:numPr>
          <w:ilvl w:val="0"/>
          <w:numId w:val="30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Retaining Wall Pre-approvals</w:t>
      </w:r>
      <w:r w:rsidR="005C2CD8">
        <w:rPr>
          <w:rFonts w:ascii="Arial" w:hAnsi="Arial"/>
          <w:sz w:val="20"/>
        </w:rPr>
        <w:tab/>
      </w:r>
      <w:r w:rsidR="00334B50" w:rsidRPr="005C2CD8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C2CD8" w:rsidRPr="005C2CD8">
        <w:rPr>
          <w:rFonts w:ascii="Arial" w:hAnsi="Arial"/>
        </w:rPr>
        <w:instrText xml:space="preserve"> FORMCHECKBOX </w:instrText>
      </w:r>
      <w:r w:rsidR="00334B50">
        <w:rPr>
          <w:rFonts w:ascii="Arial" w:hAnsi="Arial"/>
        </w:rPr>
      </w:r>
      <w:r w:rsidR="00334B50">
        <w:rPr>
          <w:rFonts w:ascii="Arial" w:hAnsi="Arial"/>
        </w:rPr>
        <w:fldChar w:fldCharType="separate"/>
      </w:r>
      <w:r w:rsidR="00334B50" w:rsidRPr="005C2CD8">
        <w:rPr>
          <w:rFonts w:ascii="Arial" w:hAnsi="Arial"/>
        </w:rPr>
        <w:fldChar w:fldCharType="end"/>
      </w:r>
      <w:r w:rsidR="005C2CD8" w:rsidRPr="005C2CD8">
        <w:rPr>
          <w:rFonts w:ascii="Arial" w:hAnsi="Arial"/>
        </w:rPr>
        <w:tab/>
      </w:r>
      <w:sdt>
        <w:sdtPr>
          <w:rPr>
            <w:rFonts w:ascii="Arial" w:hAnsi="Arial"/>
          </w:rPr>
          <w:id w:val="135564188"/>
          <w:placeholder>
            <w:docPart w:val="B77DE5B1F8114143A94A537BF13FC462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5C2CD8" w:rsidRPr="00982E10">
            <w:rPr>
              <w:rStyle w:val="PlaceholderText"/>
            </w:rPr>
            <w:t>Click here to enter a date.</w:t>
          </w:r>
        </w:sdtContent>
      </w:sdt>
      <w:r w:rsidR="00B11A8D">
        <w:rPr>
          <w:rFonts w:ascii="Arial" w:hAnsi="Arial"/>
        </w:rPr>
        <w:tab/>
      </w:r>
      <w:sdt>
        <w:sdtPr>
          <w:rPr>
            <w:rFonts w:ascii="Arial" w:hAnsi="Arial"/>
          </w:rPr>
          <w:id w:val="70069714"/>
          <w:placeholder>
            <w:docPart w:val="B29BE9A979D44FF9BE0389E1199DC2A2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B11A8D" w:rsidRPr="00745F21">
            <w:rPr>
              <w:rStyle w:val="PlaceholderText"/>
            </w:rPr>
            <w:t>Click here to enter a date.</w:t>
          </w:r>
        </w:sdtContent>
      </w:sdt>
    </w:p>
    <w:p w:rsidR="004D1144" w:rsidRPr="00965051" w:rsidRDefault="004D1144" w:rsidP="00213BCD">
      <w:pPr>
        <w:pStyle w:val="ListParagraph"/>
        <w:numPr>
          <w:ilvl w:val="0"/>
          <w:numId w:val="30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 w:rsidRPr="00965051">
        <w:rPr>
          <w:rFonts w:ascii="Arial" w:hAnsi="Arial"/>
          <w:sz w:val="20"/>
        </w:rPr>
        <w:t>ECIP</w:t>
      </w:r>
      <w:r w:rsidRPr="00A77DF5">
        <w:rPr>
          <w:rFonts w:ascii="Arial" w:hAnsi="Arial"/>
        </w:rPr>
        <w:tab/>
      </w:r>
      <w:r w:rsidR="00334B50" w:rsidRPr="00A77DF5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77DF5">
        <w:rPr>
          <w:rFonts w:ascii="Arial" w:hAnsi="Arial"/>
        </w:rPr>
        <w:instrText xml:space="preserve"> FORMCHECKBOX </w:instrText>
      </w:r>
      <w:r w:rsidR="00334B50">
        <w:rPr>
          <w:rFonts w:ascii="Arial" w:hAnsi="Arial"/>
        </w:rPr>
      </w:r>
      <w:r w:rsidR="00334B50">
        <w:rPr>
          <w:rFonts w:ascii="Arial" w:hAnsi="Arial"/>
        </w:rPr>
        <w:fldChar w:fldCharType="separate"/>
      </w:r>
      <w:r w:rsidR="00334B50" w:rsidRPr="00A77DF5">
        <w:rPr>
          <w:rFonts w:ascii="Arial" w:hAnsi="Arial"/>
        </w:rPr>
        <w:fldChar w:fldCharType="end"/>
      </w:r>
      <w:r w:rsidRPr="00A77DF5">
        <w:rPr>
          <w:rFonts w:ascii="Arial" w:hAnsi="Arial"/>
        </w:rPr>
        <w:tab/>
      </w:r>
      <w:sdt>
        <w:sdtPr>
          <w:rPr>
            <w:rFonts w:ascii="Arial" w:hAnsi="Arial"/>
          </w:rPr>
          <w:id w:val="1519976860"/>
          <w:placeholder>
            <w:docPart w:val="034AFBF4C9F44987BE2BD1FC7E1D1924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A77DF5">
            <w:rPr>
              <w:rStyle w:val="PlaceholderText"/>
            </w:rPr>
            <w:t>Click here to enter a date.</w:t>
          </w:r>
        </w:sdtContent>
      </w:sdt>
      <w:r w:rsidR="00B11A8D">
        <w:rPr>
          <w:rFonts w:ascii="Arial" w:hAnsi="Arial"/>
        </w:rPr>
        <w:tab/>
      </w:r>
      <w:sdt>
        <w:sdtPr>
          <w:rPr>
            <w:rFonts w:ascii="Arial" w:hAnsi="Arial"/>
          </w:rPr>
          <w:id w:val="70069715"/>
          <w:placeholder>
            <w:docPart w:val="D5BC37A772334DC9BC7B7997BEADA23F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B11A8D" w:rsidRPr="00745F21">
            <w:rPr>
              <w:rStyle w:val="PlaceholderText"/>
            </w:rPr>
            <w:t>Click here to enter a date.</w:t>
          </w:r>
        </w:sdtContent>
      </w:sdt>
    </w:p>
    <w:p w:rsidR="00965051" w:rsidRPr="00A77DF5" w:rsidRDefault="00965051" w:rsidP="00213BCD">
      <w:pPr>
        <w:pStyle w:val="ListParagraph"/>
        <w:numPr>
          <w:ilvl w:val="0"/>
          <w:numId w:val="30"/>
        </w:numPr>
        <w:tabs>
          <w:tab w:val="center" w:pos="4320"/>
          <w:tab w:val="center" w:pos="6300"/>
          <w:tab w:val="center" w:pos="9000"/>
        </w:tabs>
        <w:spacing w:line="228" w:lineRule="auto"/>
        <w:rPr>
          <w:rFonts w:ascii="Arial" w:hAnsi="Arial"/>
          <w:sz w:val="20"/>
        </w:rPr>
      </w:pPr>
      <w:r w:rsidRPr="00C3637F">
        <w:rPr>
          <w:rFonts w:ascii="Arial" w:hAnsi="Arial"/>
          <w:sz w:val="20"/>
        </w:rPr>
        <w:t>Archaeological Clearances</w:t>
      </w:r>
      <w:r w:rsidRPr="00C3637F">
        <w:rPr>
          <w:rFonts w:ascii="Arial" w:hAnsi="Arial"/>
          <w:sz w:val="20"/>
        </w:rPr>
        <w:tab/>
      </w:r>
      <w:r w:rsidR="00334B50" w:rsidRPr="005C2CD8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2CD8">
        <w:rPr>
          <w:rFonts w:ascii="Arial" w:hAnsi="Arial"/>
        </w:rPr>
        <w:instrText xml:space="preserve"> FORMCHECKBOX </w:instrText>
      </w:r>
      <w:r w:rsidR="00334B50">
        <w:rPr>
          <w:rFonts w:ascii="Arial" w:hAnsi="Arial"/>
        </w:rPr>
      </w:r>
      <w:r w:rsidR="00334B50">
        <w:rPr>
          <w:rFonts w:ascii="Arial" w:hAnsi="Arial"/>
        </w:rPr>
        <w:fldChar w:fldCharType="separate"/>
      </w:r>
      <w:r w:rsidR="00334B50" w:rsidRPr="005C2CD8">
        <w:rPr>
          <w:rFonts w:ascii="Arial" w:hAnsi="Arial"/>
        </w:rPr>
        <w:fldChar w:fldCharType="end"/>
      </w:r>
      <w:r w:rsidRPr="005C2CD8">
        <w:rPr>
          <w:rFonts w:ascii="Arial" w:hAnsi="Arial"/>
        </w:rPr>
        <w:tab/>
      </w:r>
      <w:sdt>
        <w:sdtPr>
          <w:rPr>
            <w:rFonts w:ascii="Arial" w:hAnsi="Arial"/>
          </w:rPr>
          <w:id w:val="135564183"/>
          <w:placeholder>
            <w:docPart w:val="020AA4622B6848DC958EB359025624BE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982E10">
            <w:rPr>
              <w:rStyle w:val="PlaceholderText"/>
            </w:rPr>
            <w:t>Click here to enter a date.</w:t>
          </w:r>
        </w:sdtContent>
      </w:sdt>
      <w:r w:rsidR="00B11A8D">
        <w:rPr>
          <w:rFonts w:ascii="Arial" w:hAnsi="Arial"/>
        </w:rPr>
        <w:tab/>
      </w:r>
      <w:sdt>
        <w:sdtPr>
          <w:rPr>
            <w:rFonts w:ascii="Arial" w:hAnsi="Arial"/>
          </w:rPr>
          <w:id w:val="70069716"/>
          <w:placeholder>
            <w:docPart w:val="96B87BA9DB264A89A68E09F2F7B421D8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B11A8D" w:rsidRPr="00745F21">
            <w:rPr>
              <w:rStyle w:val="PlaceholderText"/>
            </w:rPr>
            <w:t>Click here to enter a date.</w:t>
          </w:r>
        </w:sdtContent>
      </w:sdt>
    </w:p>
    <w:p w:rsidR="008F25AF" w:rsidRDefault="008F25AF" w:rsidP="008F25AF">
      <w:pPr>
        <w:tabs>
          <w:tab w:val="left" w:pos="6120"/>
          <w:tab w:val="left" w:pos="8460"/>
        </w:tabs>
        <w:spacing w:line="228" w:lineRule="auto"/>
        <w:rPr>
          <w:rFonts w:ascii="Arial" w:hAnsi="Arial"/>
          <w:sz w:val="20"/>
        </w:rPr>
      </w:pPr>
    </w:p>
    <w:p w:rsidR="005C2CD8" w:rsidRPr="00A77DF5" w:rsidRDefault="005C2CD8" w:rsidP="00A77DF5">
      <w:pPr>
        <w:tabs>
          <w:tab w:val="center" w:pos="5220"/>
          <w:tab w:val="center" w:pos="7200"/>
        </w:tabs>
        <w:spacing w:line="228" w:lineRule="auto"/>
        <w:rPr>
          <w:rFonts w:ascii="Arial" w:hAnsi="Arial"/>
          <w:sz w:val="20"/>
        </w:rPr>
      </w:pPr>
    </w:p>
    <w:p w:rsidR="008F25AF" w:rsidRPr="004D30BF" w:rsidRDefault="008F25AF" w:rsidP="008F25AF">
      <w:pPr>
        <w:tabs>
          <w:tab w:val="left" w:pos="6120"/>
          <w:tab w:val="left" w:pos="8460"/>
        </w:tabs>
        <w:spacing w:line="228" w:lineRule="auto"/>
        <w:rPr>
          <w:rFonts w:ascii="Arial" w:hAnsi="Arial"/>
          <w:sz w:val="20"/>
        </w:rPr>
      </w:pPr>
    </w:p>
    <w:sectPr w:rsidR="008F25AF" w:rsidRPr="004D30BF" w:rsidSect="0065450B">
      <w:footerReference w:type="default" r:id="rId9"/>
      <w:pgSz w:w="12240" w:h="15840" w:code="1"/>
      <w:pgMar w:top="720" w:right="1080" w:bottom="720" w:left="1080" w:header="720" w:footer="288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8D9" w:rsidRDefault="004568D9" w:rsidP="009C4DA9">
      <w:r>
        <w:separator/>
      </w:r>
    </w:p>
  </w:endnote>
  <w:endnote w:type="continuationSeparator" w:id="0">
    <w:p w:rsidR="004568D9" w:rsidRDefault="004568D9" w:rsidP="009C4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1E4" w:rsidRDefault="00EE31E4" w:rsidP="00FA177A">
    <w:pPr>
      <w:pStyle w:val="Footer"/>
      <w:tabs>
        <w:tab w:val="clear" w:pos="4680"/>
        <w:tab w:val="clear" w:pos="9360"/>
        <w:tab w:val="right" w:pos="10080"/>
      </w:tabs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ab/>
      <w:t xml:space="preserve">Page </w:t>
    </w:r>
    <w:r w:rsidR="00334B50">
      <w:rPr>
        <w:rFonts w:ascii="Arial" w:hAnsi="Arial" w:cs="Arial"/>
        <w:sz w:val="12"/>
        <w:szCs w:val="12"/>
      </w:rPr>
      <w:fldChar w:fldCharType="begin"/>
    </w:r>
    <w:r>
      <w:rPr>
        <w:rFonts w:ascii="Arial" w:hAnsi="Arial" w:cs="Arial"/>
        <w:sz w:val="12"/>
        <w:szCs w:val="12"/>
      </w:rPr>
      <w:instrText xml:space="preserve"> PAGE  \* Arabic  \* MERGEFORMAT </w:instrText>
    </w:r>
    <w:r w:rsidR="00334B50">
      <w:rPr>
        <w:rFonts w:ascii="Arial" w:hAnsi="Arial" w:cs="Arial"/>
        <w:sz w:val="12"/>
        <w:szCs w:val="12"/>
      </w:rPr>
      <w:fldChar w:fldCharType="separate"/>
    </w:r>
    <w:r w:rsidR="00A32C0F">
      <w:rPr>
        <w:rFonts w:ascii="Arial" w:hAnsi="Arial" w:cs="Arial"/>
        <w:noProof/>
        <w:sz w:val="12"/>
        <w:szCs w:val="12"/>
      </w:rPr>
      <w:t>2</w:t>
    </w:r>
    <w:r w:rsidR="00334B50">
      <w:rPr>
        <w:rFonts w:ascii="Arial" w:hAnsi="Arial" w:cs="Arial"/>
        <w:sz w:val="12"/>
        <w:szCs w:val="12"/>
      </w:rPr>
      <w:fldChar w:fldCharType="end"/>
    </w:r>
    <w:r>
      <w:rPr>
        <w:rFonts w:ascii="Arial" w:hAnsi="Arial" w:cs="Arial"/>
        <w:sz w:val="12"/>
        <w:szCs w:val="12"/>
      </w:rPr>
      <w:t xml:space="preserve"> of </w:t>
    </w:r>
    <w:fldSimple w:instr=" NUMPAGES   \* MERGEFORMAT ">
      <w:r w:rsidR="00A32C0F" w:rsidRPr="00A32C0F">
        <w:rPr>
          <w:rFonts w:ascii="Arial" w:hAnsi="Arial" w:cs="Arial"/>
          <w:noProof/>
          <w:sz w:val="12"/>
          <w:szCs w:val="12"/>
        </w:rPr>
        <w:t>2</w:t>
      </w:r>
    </w:fldSimple>
    <w:r>
      <w:rPr>
        <w:rFonts w:ascii="Arial" w:hAnsi="Arial" w:cs="Arial"/>
        <w:sz w:val="12"/>
        <w:szCs w:val="12"/>
      </w:rPr>
      <w:tab/>
    </w:r>
  </w:p>
  <w:p w:rsidR="00EE31E4" w:rsidRPr="0065450B" w:rsidRDefault="00334B50" w:rsidP="00FA177A">
    <w:pPr>
      <w:pStyle w:val="Footer"/>
      <w:tabs>
        <w:tab w:val="clear" w:pos="4680"/>
        <w:tab w:val="clear" w:pos="9360"/>
        <w:tab w:val="right" w:pos="10080"/>
      </w:tabs>
      <w:rPr>
        <w:rFonts w:ascii="Arial" w:hAnsi="Arial" w:cs="Arial"/>
        <w:sz w:val="12"/>
        <w:szCs w:val="12"/>
      </w:rPr>
    </w:pPr>
    <w:fldSimple w:instr=" FILENAME   \* MERGEFORMAT ">
      <w:r w:rsidR="00EE31E4" w:rsidRPr="00EE31E4">
        <w:rPr>
          <w:noProof/>
          <w:sz w:val="16"/>
          <w:szCs w:val="16"/>
        </w:rPr>
        <w:t>PreconstructionConferenceAgenda.docx</w:t>
      </w:r>
    </w:fldSimple>
    <w:r w:rsidR="00EE31E4">
      <w:rPr>
        <w:rFonts w:ascii="Arial" w:hAnsi="Arial" w:cs="Arial"/>
        <w:sz w:val="12"/>
        <w:szCs w:val="12"/>
      </w:rPr>
      <w:tab/>
      <w:t xml:space="preserve">Revised: </w:t>
    </w:r>
    <w:r w:rsidR="0093228B">
      <w:rPr>
        <w:rFonts w:ascii="Arial" w:hAnsi="Arial" w:cs="Arial"/>
        <w:sz w:val="12"/>
        <w:szCs w:val="12"/>
      </w:rPr>
      <w:t>2/27/14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8D9" w:rsidRDefault="004568D9" w:rsidP="009C4DA9">
      <w:r>
        <w:separator/>
      </w:r>
    </w:p>
  </w:footnote>
  <w:footnote w:type="continuationSeparator" w:id="0">
    <w:p w:rsidR="004568D9" w:rsidRDefault="004568D9" w:rsidP="009C4D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16D"/>
    <w:multiLevelType w:val="hybridMultilevel"/>
    <w:tmpl w:val="3F4CD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A76A1"/>
    <w:multiLevelType w:val="hybridMultilevel"/>
    <w:tmpl w:val="93383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D3E75"/>
    <w:multiLevelType w:val="hybridMultilevel"/>
    <w:tmpl w:val="2EB06D2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F07EB"/>
    <w:multiLevelType w:val="hybridMultilevel"/>
    <w:tmpl w:val="07547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C6829"/>
    <w:multiLevelType w:val="hybridMultilevel"/>
    <w:tmpl w:val="CE96079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186FEC"/>
    <w:multiLevelType w:val="hybridMultilevel"/>
    <w:tmpl w:val="8E96A03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393146"/>
    <w:multiLevelType w:val="hybridMultilevel"/>
    <w:tmpl w:val="F6CEFD68"/>
    <w:lvl w:ilvl="0" w:tplc="2884C69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4D45931"/>
    <w:multiLevelType w:val="hybridMultilevel"/>
    <w:tmpl w:val="8FE0029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2A1A88"/>
    <w:multiLevelType w:val="hybridMultilevel"/>
    <w:tmpl w:val="2F6A7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54C53"/>
    <w:multiLevelType w:val="hybridMultilevel"/>
    <w:tmpl w:val="92901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23886"/>
    <w:multiLevelType w:val="hybridMultilevel"/>
    <w:tmpl w:val="7768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B6684"/>
    <w:multiLevelType w:val="hybridMultilevel"/>
    <w:tmpl w:val="CF70B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7557FA"/>
    <w:multiLevelType w:val="hybridMultilevel"/>
    <w:tmpl w:val="DA9C0F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B3255E"/>
    <w:multiLevelType w:val="hybridMultilevel"/>
    <w:tmpl w:val="677E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EC27F2"/>
    <w:multiLevelType w:val="hybridMultilevel"/>
    <w:tmpl w:val="D8A24CE2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8C273B"/>
    <w:multiLevelType w:val="singleLevel"/>
    <w:tmpl w:val="080CF46E"/>
    <w:lvl w:ilvl="0">
      <w:start w:val="1"/>
      <w:numFmt w:val="upperLetter"/>
      <w:lvlText w:val="%1."/>
      <w:legacy w:legacy="1" w:legacySpace="0" w:legacyIndent="360"/>
      <w:lvlJc w:val="left"/>
      <w:pPr>
        <w:ind w:left="1080" w:hanging="360"/>
      </w:pPr>
    </w:lvl>
  </w:abstractNum>
  <w:abstractNum w:abstractNumId="16">
    <w:nsid w:val="5B2023DC"/>
    <w:multiLevelType w:val="singleLevel"/>
    <w:tmpl w:val="080CF46E"/>
    <w:lvl w:ilvl="0">
      <w:start w:val="1"/>
      <w:numFmt w:val="upperLetter"/>
      <w:lvlText w:val="%1."/>
      <w:legacy w:legacy="1" w:legacySpace="0" w:legacyIndent="360"/>
      <w:lvlJc w:val="left"/>
      <w:pPr>
        <w:ind w:left="1080" w:hanging="360"/>
      </w:pPr>
    </w:lvl>
  </w:abstractNum>
  <w:abstractNum w:abstractNumId="17">
    <w:nsid w:val="5B46491A"/>
    <w:multiLevelType w:val="hybridMultilevel"/>
    <w:tmpl w:val="EFBEDA22"/>
    <w:lvl w:ilvl="0" w:tplc="42F41C2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40D1A0A"/>
    <w:multiLevelType w:val="hybridMultilevel"/>
    <w:tmpl w:val="7CE6FD60"/>
    <w:lvl w:ilvl="0" w:tplc="EECA5A04">
      <w:start w:val="1"/>
      <w:numFmt w:val="decimal"/>
      <w:lvlText w:val="%13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6B2C3AD5"/>
    <w:multiLevelType w:val="hybridMultilevel"/>
    <w:tmpl w:val="5D60B28A"/>
    <w:lvl w:ilvl="0" w:tplc="BBD691FC">
      <w:start w:val="1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DA22675"/>
    <w:multiLevelType w:val="hybridMultilevel"/>
    <w:tmpl w:val="026E8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43E71"/>
    <w:multiLevelType w:val="hybridMultilevel"/>
    <w:tmpl w:val="EFDC6BE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F9449F"/>
    <w:multiLevelType w:val="hybridMultilevel"/>
    <w:tmpl w:val="A19EB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CE5B9F"/>
    <w:multiLevelType w:val="hybridMultilevel"/>
    <w:tmpl w:val="44D8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EC5A25"/>
    <w:multiLevelType w:val="hybridMultilevel"/>
    <w:tmpl w:val="F71EE72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ED79CF"/>
    <w:multiLevelType w:val="hybridMultilevel"/>
    <w:tmpl w:val="80BE8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F43344"/>
    <w:multiLevelType w:val="hybridMultilevel"/>
    <w:tmpl w:val="9A86AE72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2B5232"/>
    <w:multiLevelType w:val="singleLevel"/>
    <w:tmpl w:val="080CF46E"/>
    <w:lvl w:ilvl="0">
      <w:start w:val="1"/>
      <w:numFmt w:val="upperLetter"/>
      <w:lvlText w:val="%1."/>
      <w:legacy w:legacy="1" w:legacySpace="0" w:legacyIndent="360"/>
      <w:lvlJc w:val="left"/>
      <w:pPr>
        <w:ind w:left="1080" w:hanging="360"/>
      </w:pPr>
    </w:lvl>
  </w:abstractNum>
  <w:abstractNum w:abstractNumId="28">
    <w:nsid w:val="7CC13C41"/>
    <w:multiLevelType w:val="hybridMultilevel"/>
    <w:tmpl w:val="8562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A0469A"/>
    <w:multiLevelType w:val="hybridMultilevel"/>
    <w:tmpl w:val="CC6862A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16"/>
  </w:num>
  <w:num w:numId="3">
    <w:abstractNumId w:val="15"/>
  </w:num>
  <w:num w:numId="4">
    <w:abstractNumId w:val="6"/>
  </w:num>
  <w:num w:numId="5">
    <w:abstractNumId w:val="17"/>
  </w:num>
  <w:num w:numId="6">
    <w:abstractNumId w:val="29"/>
  </w:num>
  <w:num w:numId="7">
    <w:abstractNumId w:val="4"/>
  </w:num>
  <w:num w:numId="8">
    <w:abstractNumId w:val="26"/>
  </w:num>
  <w:num w:numId="9">
    <w:abstractNumId w:val="24"/>
  </w:num>
  <w:num w:numId="10">
    <w:abstractNumId w:val="12"/>
  </w:num>
  <w:num w:numId="11">
    <w:abstractNumId w:val="7"/>
  </w:num>
  <w:num w:numId="12">
    <w:abstractNumId w:val="21"/>
  </w:num>
  <w:num w:numId="13">
    <w:abstractNumId w:val="2"/>
  </w:num>
  <w:num w:numId="14">
    <w:abstractNumId w:val="5"/>
  </w:num>
  <w:num w:numId="15">
    <w:abstractNumId w:val="14"/>
  </w:num>
  <w:num w:numId="16">
    <w:abstractNumId w:val="20"/>
  </w:num>
  <w:num w:numId="17">
    <w:abstractNumId w:val="9"/>
  </w:num>
  <w:num w:numId="18">
    <w:abstractNumId w:val="18"/>
  </w:num>
  <w:num w:numId="19">
    <w:abstractNumId w:val="19"/>
  </w:num>
  <w:num w:numId="20">
    <w:abstractNumId w:val="3"/>
  </w:num>
  <w:num w:numId="21">
    <w:abstractNumId w:val="10"/>
  </w:num>
  <w:num w:numId="22">
    <w:abstractNumId w:val="0"/>
  </w:num>
  <w:num w:numId="23">
    <w:abstractNumId w:val="22"/>
  </w:num>
  <w:num w:numId="24">
    <w:abstractNumId w:val="28"/>
  </w:num>
  <w:num w:numId="25">
    <w:abstractNumId w:val="23"/>
  </w:num>
  <w:num w:numId="26">
    <w:abstractNumId w:val="25"/>
  </w:num>
  <w:num w:numId="27">
    <w:abstractNumId w:val="8"/>
  </w:num>
  <w:num w:numId="28">
    <w:abstractNumId w:val="11"/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attachedTemplate r:id="rId1"/>
  <w:documentProtection w:edit="forms" w:enforcement="1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A522EC"/>
    <w:rsid w:val="00025291"/>
    <w:rsid w:val="0003382E"/>
    <w:rsid w:val="00055566"/>
    <w:rsid w:val="00061E05"/>
    <w:rsid w:val="000A4566"/>
    <w:rsid w:val="00117BCB"/>
    <w:rsid w:val="0012280A"/>
    <w:rsid w:val="001428A9"/>
    <w:rsid w:val="001617EA"/>
    <w:rsid w:val="001C6A42"/>
    <w:rsid w:val="00213BCD"/>
    <w:rsid w:val="00284976"/>
    <w:rsid w:val="002A3C98"/>
    <w:rsid w:val="002B2FFF"/>
    <w:rsid w:val="002C4831"/>
    <w:rsid w:val="002D170C"/>
    <w:rsid w:val="00323BCE"/>
    <w:rsid w:val="00334B50"/>
    <w:rsid w:val="003354EA"/>
    <w:rsid w:val="00377DC9"/>
    <w:rsid w:val="003E36EB"/>
    <w:rsid w:val="004376D2"/>
    <w:rsid w:val="004474EB"/>
    <w:rsid w:val="004528C5"/>
    <w:rsid w:val="004568D9"/>
    <w:rsid w:val="004D1144"/>
    <w:rsid w:val="004D30BF"/>
    <w:rsid w:val="00537AAD"/>
    <w:rsid w:val="005C2CD8"/>
    <w:rsid w:val="00622CD5"/>
    <w:rsid w:val="00627CAF"/>
    <w:rsid w:val="0065213E"/>
    <w:rsid w:val="0065450B"/>
    <w:rsid w:val="00694A9E"/>
    <w:rsid w:val="006C3FEA"/>
    <w:rsid w:val="00772975"/>
    <w:rsid w:val="00773C24"/>
    <w:rsid w:val="007C0617"/>
    <w:rsid w:val="007D2617"/>
    <w:rsid w:val="00827B3A"/>
    <w:rsid w:val="008334D8"/>
    <w:rsid w:val="00834E7A"/>
    <w:rsid w:val="008A48AF"/>
    <w:rsid w:val="008C1EBD"/>
    <w:rsid w:val="008F25AF"/>
    <w:rsid w:val="008F482E"/>
    <w:rsid w:val="00930277"/>
    <w:rsid w:val="0093228B"/>
    <w:rsid w:val="00965051"/>
    <w:rsid w:val="0097591B"/>
    <w:rsid w:val="009C4DA9"/>
    <w:rsid w:val="00A32C0F"/>
    <w:rsid w:val="00A361AF"/>
    <w:rsid w:val="00A522EC"/>
    <w:rsid w:val="00A77DF5"/>
    <w:rsid w:val="00AF06EF"/>
    <w:rsid w:val="00B11A8D"/>
    <w:rsid w:val="00B538C3"/>
    <w:rsid w:val="00BC4703"/>
    <w:rsid w:val="00C15679"/>
    <w:rsid w:val="00C179B7"/>
    <w:rsid w:val="00C3637F"/>
    <w:rsid w:val="00C36918"/>
    <w:rsid w:val="00C40870"/>
    <w:rsid w:val="00C71997"/>
    <w:rsid w:val="00CA4B2D"/>
    <w:rsid w:val="00D3608E"/>
    <w:rsid w:val="00D5123A"/>
    <w:rsid w:val="00D86337"/>
    <w:rsid w:val="00DD442B"/>
    <w:rsid w:val="00E054E6"/>
    <w:rsid w:val="00E308D2"/>
    <w:rsid w:val="00E575C7"/>
    <w:rsid w:val="00EC6B0F"/>
    <w:rsid w:val="00EE31E4"/>
    <w:rsid w:val="00F24D20"/>
    <w:rsid w:val="00F5372E"/>
    <w:rsid w:val="00F957BB"/>
    <w:rsid w:val="00FA177A"/>
    <w:rsid w:val="00FC6E73"/>
    <w:rsid w:val="00FE6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70C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D170C"/>
    <w:pPr>
      <w:jc w:val="center"/>
    </w:pPr>
    <w:rPr>
      <w:rFonts w:ascii="Arial" w:hAnsi="Arial"/>
      <w:sz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C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C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C4D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4DA9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9C4D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4DA9"/>
    <w:rPr>
      <w:sz w:val="24"/>
    </w:rPr>
  </w:style>
  <w:style w:type="paragraph" w:styleId="ListParagraph">
    <w:name w:val="List Paragraph"/>
    <w:basedOn w:val="Normal"/>
    <w:uiPriority w:val="34"/>
    <w:qFormat/>
    <w:rsid w:val="00C4087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0870"/>
    <w:rPr>
      <w:color w:val="808080"/>
    </w:rPr>
  </w:style>
  <w:style w:type="table" w:styleId="TableGrid">
    <w:name w:val="Table Grid"/>
    <w:basedOn w:val="TableNormal"/>
    <w:uiPriority w:val="59"/>
    <w:rsid w:val="00932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otibd\Local%20Settings\Temporary%20Internet%20Files\Content.MSO\5AD6A6D9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E8DE903CE87404995B1F71AF311F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4C122-7E37-411B-BF37-1BB98240B22E}"/>
      </w:docPartPr>
      <w:docPartBody>
        <w:p w:rsidR="00E61488" w:rsidRDefault="00D42FCF" w:rsidP="00D42FCF">
          <w:pPr>
            <w:pStyle w:val="0E8DE903CE87404995B1F71AF311F4A24"/>
          </w:pPr>
          <w:r w:rsidRPr="008B7606">
            <w:rPr>
              <w:rStyle w:val="PlaceholderText"/>
            </w:rPr>
            <w:t>Click here to enter a date.</w:t>
          </w:r>
        </w:p>
      </w:docPartBody>
    </w:docPart>
    <w:docPart>
      <w:docPartPr>
        <w:name w:val="1AE5E0B610F84FA6B33A3CCD6F571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A37B67-5026-4ECA-B703-DEA086E47F32}"/>
      </w:docPartPr>
      <w:docPartBody>
        <w:p w:rsidR="00E61488" w:rsidRDefault="00D42FCF" w:rsidP="00D42FCF">
          <w:pPr>
            <w:pStyle w:val="1AE5E0B610F84FA6B33A3CCD6F571EA84"/>
          </w:pPr>
          <w:r w:rsidRPr="00982E10">
            <w:rPr>
              <w:rStyle w:val="PlaceholderText"/>
            </w:rPr>
            <w:t>Click here to enter a date.</w:t>
          </w:r>
        </w:p>
      </w:docPartBody>
    </w:docPart>
    <w:docPart>
      <w:docPartPr>
        <w:name w:val="F038F1D71F2E4FDEBC8022D6C5D3B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5E789-5D3C-4447-96E8-641790CB6D9D}"/>
      </w:docPartPr>
      <w:docPartBody>
        <w:p w:rsidR="00E61488" w:rsidRDefault="00D42FCF" w:rsidP="00D42FCF">
          <w:pPr>
            <w:pStyle w:val="F038F1D71F2E4FDEBC8022D6C5D3BA974"/>
          </w:pPr>
          <w:r w:rsidRPr="00982E10">
            <w:rPr>
              <w:rStyle w:val="PlaceholderText"/>
            </w:rPr>
            <w:t>Click here to enter a date.</w:t>
          </w:r>
        </w:p>
      </w:docPartBody>
    </w:docPart>
    <w:docPart>
      <w:docPartPr>
        <w:name w:val="F28BE8396948431EAECB8D70B0668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5D57F-B79D-45AB-9ED3-F78349A2EB2C}"/>
      </w:docPartPr>
      <w:docPartBody>
        <w:p w:rsidR="00E61488" w:rsidRDefault="00D42FCF" w:rsidP="00D42FCF">
          <w:pPr>
            <w:pStyle w:val="F28BE8396948431EAECB8D70B06685894"/>
          </w:pPr>
          <w:r w:rsidRPr="00982E10">
            <w:rPr>
              <w:rStyle w:val="PlaceholderText"/>
            </w:rPr>
            <w:t>Click here to enter a date.</w:t>
          </w:r>
        </w:p>
      </w:docPartBody>
    </w:docPart>
    <w:docPart>
      <w:docPartPr>
        <w:name w:val="C6D3F40C22A8442C902519FF777C9B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A1D380-2D45-4C20-BA86-CAF5716C9F06}"/>
      </w:docPartPr>
      <w:docPartBody>
        <w:p w:rsidR="00E61488" w:rsidRDefault="00D42FCF" w:rsidP="00D42FCF">
          <w:pPr>
            <w:pStyle w:val="C6D3F40C22A8442C902519FF777C9B1B4"/>
          </w:pPr>
          <w:r w:rsidRPr="00982E10">
            <w:rPr>
              <w:rStyle w:val="PlaceholderText"/>
            </w:rPr>
            <w:t>Click here to enter a date.</w:t>
          </w:r>
        </w:p>
      </w:docPartBody>
    </w:docPart>
    <w:docPart>
      <w:docPartPr>
        <w:name w:val="B77DE5B1F8114143A94A537BF13FC4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0FC75D-6010-42C1-BC00-C91A3B1E96A5}"/>
      </w:docPartPr>
      <w:docPartBody>
        <w:p w:rsidR="00E61488" w:rsidRDefault="00D42FCF" w:rsidP="00D42FCF">
          <w:pPr>
            <w:pStyle w:val="B77DE5B1F8114143A94A537BF13FC4624"/>
          </w:pPr>
          <w:r w:rsidRPr="00982E10">
            <w:rPr>
              <w:rStyle w:val="PlaceholderText"/>
            </w:rPr>
            <w:t>Click here to enter a date.</w:t>
          </w:r>
        </w:p>
      </w:docPartBody>
    </w:docPart>
    <w:docPart>
      <w:docPartPr>
        <w:name w:val="034AFBF4C9F44987BE2BD1FC7E1D1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C01B7-F45B-4789-9B7A-6ED98A6CCA8D}"/>
      </w:docPartPr>
      <w:docPartBody>
        <w:p w:rsidR="00D7778E" w:rsidRDefault="00D42FCF" w:rsidP="00D42FCF">
          <w:pPr>
            <w:pStyle w:val="034AFBF4C9F44987BE2BD1FC7E1D19244"/>
          </w:pPr>
          <w:r w:rsidRPr="00A77DF5">
            <w:rPr>
              <w:rStyle w:val="PlaceholderText"/>
            </w:rPr>
            <w:t>Click here to enter a date.</w:t>
          </w:r>
        </w:p>
      </w:docPartBody>
    </w:docPart>
    <w:docPart>
      <w:docPartPr>
        <w:name w:val="020AA4622B6848DC958EB35902562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69AE71-2902-4F6D-8EF4-7222F5C10CA1}"/>
      </w:docPartPr>
      <w:docPartBody>
        <w:p w:rsidR="00DA05A6" w:rsidRDefault="00D42FCF" w:rsidP="00D42FCF">
          <w:pPr>
            <w:pStyle w:val="020AA4622B6848DC958EB359025624BE3"/>
          </w:pPr>
          <w:r w:rsidRPr="00982E10">
            <w:rPr>
              <w:rStyle w:val="PlaceholderText"/>
            </w:rPr>
            <w:t>Click here to enter a date.</w:t>
          </w:r>
        </w:p>
      </w:docPartBody>
    </w:docPart>
    <w:docPart>
      <w:docPartPr>
        <w:name w:val="C74C985131784EADBE68F33CA46F9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7D0017-C215-45BF-A7DE-5F0FDD7CD3F9}"/>
      </w:docPartPr>
      <w:docPartBody>
        <w:p w:rsidR="00553C98" w:rsidRDefault="00D42FCF" w:rsidP="00D42FCF">
          <w:pPr>
            <w:pStyle w:val="C74C985131784EADBE68F33CA46F9C472"/>
          </w:pPr>
          <w:r w:rsidRPr="00982E10">
            <w:rPr>
              <w:rStyle w:val="PlaceholderText"/>
            </w:rPr>
            <w:t>Click here to enter a date.</w:t>
          </w:r>
        </w:p>
      </w:docPartBody>
    </w:docPart>
    <w:docPart>
      <w:docPartPr>
        <w:name w:val="BBF56FF1C45A425C825EFC162081C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9050C-70E8-4BBD-BD88-4558AF7857F9}"/>
      </w:docPartPr>
      <w:docPartBody>
        <w:p w:rsidR="00553C98" w:rsidRDefault="00D42FCF" w:rsidP="00D42FCF">
          <w:pPr>
            <w:pStyle w:val="BBF56FF1C45A425C825EFC162081CC222"/>
          </w:pPr>
          <w:r w:rsidRPr="00982E10">
            <w:rPr>
              <w:rStyle w:val="PlaceholderText"/>
            </w:rPr>
            <w:t>Click here to enter a date.</w:t>
          </w:r>
        </w:p>
      </w:docPartBody>
    </w:docPart>
    <w:docPart>
      <w:docPartPr>
        <w:name w:val="63443BB9D85B4E1A9B663AD4E450C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815A5-5B17-434F-9B5F-B5ADBF342F3D}"/>
      </w:docPartPr>
      <w:docPartBody>
        <w:p w:rsidR="00553C98" w:rsidRDefault="00D42FCF" w:rsidP="00D42FCF">
          <w:pPr>
            <w:pStyle w:val="63443BB9D85B4E1A9B663AD4E450C6872"/>
          </w:pPr>
          <w:r w:rsidRPr="00982E10">
            <w:rPr>
              <w:rStyle w:val="PlaceholderText"/>
            </w:rPr>
            <w:t>Click here to enter a date.</w:t>
          </w:r>
        </w:p>
      </w:docPartBody>
    </w:docPart>
    <w:docPart>
      <w:docPartPr>
        <w:name w:val="FAD4F209D604443CBF97530EE8864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363CC-7E80-42AD-93E7-BC096F0105C9}"/>
      </w:docPartPr>
      <w:docPartBody>
        <w:p w:rsidR="00553C98" w:rsidRDefault="00D42FCF" w:rsidP="00D42FCF">
          <w:pPr>
            <w:pStyle w:val="FAD4F209D604443CBF97530EE88644F92"/>
          </w:pPr>
          <w:r w:rsidRPr="00982E10">
            <w:rPr>
              <w:rStyle w:val="PlaceholderText"/>
            </w:rPr>
            <w:t>Click here to enter a date.</w:t>
          </w:r>
        </w:p>
      </w:docPartBody>
    </w:docPart>
    <w:docPart>
      <w:docPartPr>
        <w:name w:val="8715CC3C72D342D4B255A8C70F86C8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7687E-06BA-45DF-9743-BCEC89C3F205}"/>
      </w:docPartPr>
      <w:docPartBody>
        <w:p w:rsidR="00553C98" w:rsidRDefault="00D42FCF" w:rsidP="00D42FCF">
          <w:pPr>
            <w:pStyle w:val="8715CC3C72D342D4B255A8C70F86C8162"/>
          </w:pPr>
          <w:r w:rsidRPr="00982E10">
            <w:rPr>
              <w:rStyle w:val="PlaceholderText"/>
            </w:rPr>
            <w:t>Click here to enter a date.</w:t>
          </w:r>
        </w:p>
      </w:docPartBody>
    </w:docPart>
    <w:docPart>
      <w:docPartPr>
        <w:name w:val="CA36E83330DA41ECB6C4B42071B884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2509A5-8D46-49B1-A056-4F6C8BC48F09}"/>
      </w:docPartPr>
      <w:docPartBody>
        <w:p w:rsidR="001E6838" w:rsidRDefault="00D42FCF" w:rsidP="00D42FCF">
          <w:pPr>
            <w:pStyle w:val="CA36E83330DA41ECB6C4B42071B884A92"/>
          </w:pPr>
          <w:r w:rsidRPr="00982E10">
            <w:rPr>
              <w:rStyle w:val="PlaceholderText"/>
            </w:rPr>
            <w:t>Click here to enter a date.</w:t>
          </w:r>
        </w:p>
      </w:docPartBody>
    </w:docPart>
    <w:docPart>
      <w:docPartPr>
        <w:name w:val="1F1284E1F0AC453EAF30AC1C3EF63F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E54C4-1817-4DBE-A3FB-5591D34A05B9}"/>
      </w:docPartPr>
      <w:docPartBody>
        <w:p w:rsidR="001E6838" w:rsidRDefault="00D42FCF" w:rsidP="00D42FCF">
          <w:pPr>
            <w:pStyle w:val="1F1284E1F0AC453EAF30AC1C3EF63F052"/>
          </w:pPr>
          <w:r w:rsidRPr="00982E10">
            <w:rPr>
              <w:rStyle w:val="PlaceholderText"/>
            </w:rPr>
            <w:t>Click here to enter a date.</w:t>
          </w:r>
        </w:p>
      </w:docPartBody>
    </w:docPart>
    <w:docPart>
      <w:docPartPr>
        <w:name w:val="CBA90BA636AF4813B195544C4D126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2BC82-BB6D-4047-B36F-DC61B79F9968}"/>
      </w:docPartPr>
      <w:docPartBody>
        <w:p w:rsidR="001E6838" w:rsidRDefault="00D42FCF" w:rsidP="00D42FCF">
          <w:pPr>
            <w:pStyle w:val="CBA90BA636AF4813B195544C4D1263041"/>
          </w:pPr>
          <w:r w:rsidRPr="00745F21">
            <w:rPr>
              <w:rStyle w:val="PlaceholderText"/>
            </w:rPr>
            <w:t>Click here to enter a date.</w:t>
          </w:r>
        </w:p>
      </w:docPartBody>
    </w:docPart>
    <w:docPart>
      <w:docPartPr>
        <w:name w:val="3F77BEBDCE484BAC9D72C025CFBFD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30A8F2-D789-4E73-BFCA-AD7B73F0D584}"/>
      </w:docPartPr>
      <w:docPartBody>
        <w:p w:rsidR="001E6838" w:rsidRDefault="00D42FCF" w:rsidP="00D42FCF">
          <w:pPr>
            <w:pStyle w:val="3F77BEBDCE484BAC9D72C025CFBFD38E"/>
          </w:pPr>
          <w:r w:rsidRPr="00745F21">
            <w:rPr>
              <w:rStyle w:val="PlaceholderText"/>
            </w:rPr>
            <w:t>Click here to enter a date.</w:t>
          </w:r>
        </w:p>
      </w:docPartBody>
    </w:docPart>
    <w:docPart>
      <w:docPartPr>
        <w:name w:val="6A681D5517BD4B2EAD09FA78C5B37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6C502-768C-4F87-A202-FED7CAB99BB7}"/>
      </w:docPartPr>
      <w:docPartBody>
        <w:p w:rsidR="001E6838" w:rsidRDefault="00D42FCF" w:rsidP="00D42FCF">
          <w:pPr>
            <w:pStyle w:val="6A681D5517BD4B2EAD09FA78C5B37105"/>
          </w:pPr>
          <w:r w:rsidRPr="00745F21">
            <w:rPr>
              <w:rStyle w:val="PlaceholderText"/>
            </w:rPr>
            <w:t>Click here to enter a date.</w:t>
          </w:r>
        </w:p>
      </w:docPartBody>
    </w:docPart>
    <w:docPart>
      <w:docPartPr>
        <w:name w:val="7BAC5E80DA384669B6D058EB498F9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5E0241-0FEE-4057-812C-002EDB549196}"/>
      </w:docPartPr>
      <w:docPartBody>
        <w:p w:rsidR="001E6838" w:rsidRDefault="00D42FCF" w:rsidP="00D42FCF">
          <w:pPr>
            <w:pStyle w:val="7BAC5E80DA384669B6D058EB498F9908"/>
          </w:pPr>
          <w:r w:rsidRPr="00745F21">
            <w:rPr>
              <w:rStyle w:val="PlaceholderText"/>
            </w:rPr>
            <w:t>Click here to enter a date.</w:t>
          </w:r>
        </w:p>
      </w:docPartBody>
    </w:docPart>
    <w:docPart>
      <w:docPartPr>
        <w:name w:val="C78AFEF0F42E471FB7913A511A841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70F23-F79E-4E0E-80DB-5642B8C8CFE3}"/>
      </w:docPartPr>
      <w:docPartBody>
        <w:p w:rsidR="001E6838" w:rsidRDefault="00D42FCF" w:rsidP="00D42FCF">
          <w:pPr>
            <w:pStyle w:val="C78AFEF0F42E471FB7913A511A8419EB"/>
          </w:pPr>
          <w:r w:rsidRPr="00745F21">
            <w:rPr>
              <w:rStyle w:val="PlaceholderText"/>
            </w:rPr>
            <w:t>Click here to enter a date.</w:t>
          </w:r>
        </w:p>
      </w:docPartBody>
    </w:docPart>
    <w:docPart>
      <w:docPartPr>
        <w:name w:val="BDF50CA905634199B991F4AEE1173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6F34C-A0D6-4548-8C3A-A818C37B2710}"/>
      </w:docPartPr>
      <w:docPartBody>
        <w:p w:rsidR="001E6838" w:rsidRDefault="00D42FCF" w:rsidP="00D42FCF">
          <w:pPr>
            <w:pStyle w:val="BDF50CA905634199B991F4AEE1173471"/>
          </w:pPr>
          <w:r w:rsidRPr="00745F21">
            <w:rPr>
              <w:rStyle w:val="PlaceholderText"/>
            </w:rPr>
            <w:t>Click here to enter a date.</w:t>
          </w:r>
        </w:p>
      </w:docPartBody>
    </w:docPart>
    <w:docPart>
      <w:docPartPr>
        <w:name w:val="DE32FC42886E4CD7A31C0A0ED7CF05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68F3C-DBC0-4E6E-9D4D-4FFA536B242B}"/>
      </w:docPartPr>
      <w:docPartBody>
        <w:p w:rsidR="001E6838" w:rsidRDefault="00D42FCF" w:rsidP="00D42FCF">
          <w:pPr>
            <w:pStyle w:val="DE32FC42886E4CD7A31C0A0ED7CF052B"/>
          </w:pPr>
          <w:r w:rsidRPr="00745F21">
            <w:rPr>
              <w:rStyle w:val="PlaceholderText"/>
            </w:rPr>
            <w:t>Click here to enter a date.</w:t>
          </w:r>
        </w:p>
      </w:docPartBody>
    </w:docPart>
    <w:docPart>
      <w:docPartPr>
        <w:name w:val="B29BE9A979D44FF9BE0389E1199DC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07A64C-D637-4B56-9BF6-37AE86874144}"/>
      </w:docPartPr>
      <w:docPartBody>
        <w:p w:rsidR="001E6838" w:rsidRDefault="00D42FCF" w:rsidP="00D42FCF">
          <w:pPr>
            <w:pStyle w:val="B29BE9A979D44FF9BE0389E1199DC2A2"/>
          </w:pPr>
          <w:r w:rsidRPr="00745F21">
            <w:rPr>
              <w:rStyle w:val="PlaceholderText"/>
            </w:rPr>
            <w:t>Click here to enter a date.</w:t>
          </w:r>
        </w:p>
      </w:docPartBody>
    </w:docPart>
    <w:docPart>
      <w:docPartPr>
        <w:name w:val="D5BC37A772334DC9BC7B7997BEADA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D4689-4DBC-45DF-804F-6A2A38336CE1}"/>
      </w:docPartPr>
      <w:docPartBody>
        <w:p w:rsidR="001E6838" w:rsidRDefault="00D42FCF" w:rsidP="00D42FCF">
          <w:pPr>
            <w:pStyle w:val="D5BC37A772334DC9BC7B7997BEADA23F"/>
          </w:pPr>
          <w:r w:rsidRPr="00745F21">
            <w:rPr>
              <w:rStyle w:val="PlaceholderText"/>
            </w:rPr>
            <w:t>Click here to enter a date.</w:t>
          </w:r>
        </w:p>
      </w:docPartBody>
    </w:docPart>
    <w:docPart>
      <w:docPartPr>
        <w:name w:val="96B87BA9DB264A89A68E09F2F7B421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CCA74-00B2-4EA5-9F27-95E119181167}"/>
      </w:docPartPr>
      <w:docPartBody>
        <w:p w:rsidR="001E6838" w:rsidRDefault="00D42FCF" w:rsidP="00D42FCF">
          <w:pPr>
            <w:pStyle w:val="96B87BA9DB264A89A68E09F2F7B421D8"/>
          </w:pPr>
          <w:r w:rsidRPr="00745F2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useFELayout/>
  </w:compat>
  <w:rsids>
    <w:rsidRoot w:val="00BD12AC"/>
    <w:rsid w:val="000B25FD"/>
    <w:rsid w:val="00170874"/>
    <w:rsid w:val="001E6838"/>
    <w:rsid w:val="003979C6"/>
    <w:rsid w:val="004F6636"/>
    <w:rsid w:val="00512B6B"/>
    <w:rsid w:val="005259F7"/>
    <w:rsid w:val="00553C98"/>
    <w:rsid w:val="00594816"/>
    <w:rsid w:val="00B3335D"/>
    <w:rsid w:val="00BC7FCE"/>
    <w:rsid w:val="00BD12AC"/>
    <w:rsid w:val="00C46C0F"/>
    <w:rsid w:val="00CA535B"/>
    <w:rsid w:val="00D42FCF"/>
    <w:rsid w:val="00D647F1"/>
    <w:rsid w:val="00D7778E"/>
    <w:rsid w:val="00DA05A6"/>
    <w:rsid w:val="00E61488"/>
    <w:rsid w:val="00EF2667"/>
    <w:rsid w:val="00F67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2FCF"/>
    <w:rPr>
      <w:color w:val="808080"/>
    </w:rPr>
  </w:style>
  <w:style w:type="paragraph" w:customStyle="1" w:styleId="0E8DE903CE87404995B1F71AF311F4A2">
    <w:name w:val="0E8DE903CE87404995B1F71AF311F4A2"/>
    <w:rsid w:val="00E61488"/>
  </w:style>
  <w:style w:type="paragraph" w:customStyle="1" w:styleId="5924BC1F165348A986358DFC2F02B95E">
    <w:name w:val="5924BC1F165348A986358DFC2F02B95E"/>
    <w:rsid w:val="00BD12AC"/>
  </w:style>
  <w:style w:type="paragraph" w:customStyle="1" w:styleId="4AB5E3025D384CEBB3F60C612C7EF533">
    <w:name w:val="4AB5E3025D384CEBB3F60C612C7EF533"/>
    <w:rsid w:val="00BD12AC"/>
  </w:style>
  <w:style w:type="paragraph" w:customStyle="1" w:styleId="B2F43089D54B41FEB3038C355746D369">
    <w:name w:val="B2F43089D54B41FEB3038C355746D369"/>
    <w:rsid w:val="00BD12AC"/>
  </w:style>
  <w:style w:type="paragraph" w:customStyle="1" w:styleId="5E478AA289144390828386F806B1B80B">
    <w:name w:val="5E478AA289144390828386F806B1B80B"/>
    <w:rsid w:val="00BD12AC"/>
  </w:style>
  <w:style w:type="paragraph" w:customStyle="1" w:styleId="BE6C429D8FCE4D26A19D59E549559010">
    <w:name w:val="BE6C429D8FCE4D26A19D59E549559010"/>
    <w:rsid w:val="00BD12AC"/>
  </w:style>
  <w:style w:type="paragraph" w:customStyle="1" w:styleId="541BEC51DBC3452E92FD8615FF865DAD">
    <w:name w:val="541BEC51DBC3452E92FD8615FF865DAD"/>
    <w:rsid w:val="00BD12AC"/>
  </w:style>
  <w:style w:type="paragraph" w:customStyle="1" w:styleId="063DEB280F754A38A68587DABDB4B4A7">
    <w:name w:val="063DEB280F754A38A68587DABDB4B4A7"/>
    <w:rsid w:val="00BD12AC"/>
  </w:style>
  <w:style w:type="paragraph" w:customStyle="1" w:styleId="1AE5E0B610F84FA6B33A3CCD6F571EA8">
    <w:name w:val="1AE5E0B610F84FA6B33A3CCD6F571EA8"/>
    <w:rsid w:val="00BD12AC"/>
  </w:style>
  <w:style w:type="paragraph" w:customStyle="1" w:styleId="1551F5F274D2455697833C095FE2061A">
    <w:name w:val="1551F5F274D2455697833C095FE2061A"/>
    <w:rsid w:val="00BD12AC"/>
  </w:style>
  <w:style w:type="paragraph" w:customStyle="1" w:styleId="F038F1D71F2E4FDEBC8022D6C5D3BA97">
    <w:name w:val="F038F1D71F2E4FDEBC8022D6C5D3BA97"/>
    <w:rsid w:val="00BD12AC"/>
  </w:style>
  <w:style w:type="paragraph" w:customStyle="1" w:styleId="F28BE8396948431EAECB8D70B0668589">
    <w:name w:val="F28BE8396948431EAECB8D70B0668589"/>
    <w:rsid w:val="00BD12AC"/>
  </w:style>
  <w:style w:type="paragraph" w:customStyle="1" w:styleId="7818E2A293B742BEAEB6B433C577AF27">
    <w:name w:val="7818E2A293B742BEAEB6B433C577AF27"/>
    <w:rsid w:val="00BD12AC"/>
  </w:style>
  <w:style w:type="paragraph" w:customStyle="1" w:styleId="C6D3F40C22A8442C902519FF777C9B1B">
    <w:name w:val="C6D3F40C22A8442C902519FF777C9B1B"/>
    <w:rsid w:val="00BD12AC"/>
  </w:style>
  <w:style w:type="paragraph" w:customStyle="1" w:styleId="B77DE5B1F8114143A94A537BF13FC462">
    <w:name w:val="B77DE5B1F8114143A94A537BF13FC462"/>
    <w:rsid w:val="00BD12AC"/>
  </w:style>
  <w:style w:type="paragraph" w:customStyle="1" w:styleId="034AFBF4C9F44987BE2BD1FC7E1D1924">
    <w:name w:val="034AFBF4C9F44987BE2BD1FC7E1D1924"/>
    <w:rsid w:val="00F67B54"/>
  </w:style>
  <w:style w:type="paragraph" w:customStyle="1" w:styleId="0E8DE903CE87404995B1F71AF311F4A21">
    <w:name w:val="0E8DE903CE87404995B1F71AF311F4A21"/>
    <w:rsid w:val="00D777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AE5E0B610F84FA6B33A3CCD6F571EA81">
    <w:name w:val="1AE5E0B610F84FA6B33A3CCD6F571EA81"/>
    <w:rsid w:val="00D7778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551F5F274D2455697833C095FE2061A1">
    <w:name w:val="1551F5F274D2455697833C095FE2061A1"/>
    <w:rsid w:val="00D7778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038F1D71F2E4FDEBC8022D6C5D3BA971">
    <w:name w:val="F038F1D71F2E4FDEBC8022D6C5D3BA971"/>
    <w:rsid w:val="00D7778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28BE8396948431EAECB8D70B06685891">
    <w:name w:val="F28BE8396948431EAECB8D70B06685891"/>
    <w:rsid w:val="00D7778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818E2A293B742BEAEB6B433C577AF271">
    <w:name w:val="7818E2A293B742BEAEB6B433C577AF271"/>
    <w:rsid w:val="00D7778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6D3F40C22A8442C902519FF777C9B1B1">
    <w:name w:val="C6D3F40C22A8442C902519FF777C9B1B1"/>
    <w:rsid w:val="00D7778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77DE5B1F8114143A94A537BF13FC4621">
    <w:name w:val="B77DE5B1F8114143A94A537BF13FC4621"/>
    <w:rsid w:val="00D7778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34AFBF4C9F44987BE2BD1FC7E1D19241">
    <w:name w:val="034AFBF4C9F44987BE2BD1FC7E1D19241"/>
    <w:rsid w:val="00D7778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20AA4622B6848DC958EB359025624BE">
    <w:name w:val="020AA4622B6848DC958EB359025624BE"/>
    <w:rsid w:val="00512B6B"/>
  </w:style>
  <w:style w:type="paragraph" w:customStyle="1" w:styleId="0E8DE903CE87404995B1F71AF311F4A22">
    <w:name w:val="0E8DE903CE87404995B1F71AF311F4A22"/>
    <w:rsid w:val="00512B6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AE5E0B610F84FA6B33A3CCD6F571EA82">
    <w:name w:val="1AE5E0B610F84FA6B33A3CCD6F571EA82"/>
    <w:rsid w:val="00512B6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038F1D71F2E4FDEBC8022D6C5D3BA972">
    <w:name w:val="F038F1D71F2E4FDEBC8022D6C5D3BA972"/>
    <w:rsid w:val="00512B6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28BE8396948431EAECB8D70B06685892">
    <w:name w:val="F28BE8396948431EAECB8D70B06685892"/>
    <w:rsid w:val="00512B6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818E2A293B742BEAEB6B433C577AF272">
    <w:name w:val="7818E2A293B742BEAEB6B433C577AF272"/>
    <w:rsid w:val="00512B6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6D3F40C22A8442C902519FF777C9B1B2">
    <w:name w:val="C6D3F40C22A8442C902519FF777C9B1B2"/>
    <w:rsid w:val="00512B6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77DE5B1F8114143A94A537BF13FC4622">
    <w:name w:val="B77DE5B1F8114143A94A537BF13FC4622"/>
    <w:rsid w:val="00512B6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34AFBF4C9F44987BE2BD1FC7E1D19242">
    <w:name w:val="034AFBF4C9F44987BE2BD1FC7E1D19242"/>
    <w:rsid w:val="00512B6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20AA4622B6848DC958EB359025624BE1">
    <w:name w:val="020AA4622B6848DC958EB359025624BE1"/>
    <w:rsid w:val="00512B6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74C985131784EADBE68F33CA46F9C47">
    <w:name w:val="C74C985131784EADBE68F33CA46F9C47"/>
    <w:rsid w:val="003979C6"/>
  </w:style>
  <w:style w:type="paragraph" w:customStyle="1" w:styleId="BBF56FF1C45A425C825EFC162081CC22">
    <w:name w:val="BBF56FF1C45A425C825EFC162081CC22"/>
    <w:rsid w:val="003979C6"/>
  </w:style>
  <w:style w:type="paragraph" w:customStyle="1" w:styleId="63443BB9D85B4E1A9B663AD4E450C687">
    <w:name w:val="63443BB9D85B4E1A9B663AD4E450C687"/>
    <w:rsid w:val="003979C6"/>
  </w:style>
  <w:style w:type="paragraph" w:customStyle="1" w:styleId="FAD4F209D604443CBF97530EE88644F9">
    <w:name w:val="FAD4F209D604443CBF97530EE88644F9"/>
    <w:rsid w:val="003979C6"/>
  </w:style>
  <w:style w:type="paragraph" w:customStyle="1" w:styleId="8715CC3C72D342D4B255A8C70F86C816">
    <w:name w:val="8715CC3C72D342D4B255A8C70F86C816"/>
    <w:rsid w:val="003979C6"/>
  </w:style>
  <w:style w:type="paragraph" w:customStyle="1" w:styleId="CA36E83330DA41ECB6C4B42071B884A9">
    <w:name w:val="CA36E83330DA41ECB6C4B42071B884A9"/>
    <w:rsid w:val="00D42FCF"/>
  </w:style>
  <w:style w:type="paragraph" w:customStyle="1" w:styleId="1F1284E1F0AC453EAF30AC1C3EF63F05">
    <w:name w:val="1F1284E1F0AC453EAF30AC1C3EF63F05"/>
    <w:rsid w:val="00D42FCF"/>
  </w:style>
  <w:style w:type="paragraph" w:customStyle="1" w:styleId="0E8DE903CE87404995B1F71AF311F4A23">
    <w:name w:val="0E8DE903CE87404995B1F71AF311F4A23"/>
    <w:rsid w:val="00D42F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AE5E0B610F84FA6B33A3CCD6F571EA83">
    <w:name w:val="1AE5E0B610F84FA6B33A3CCD6F571EA83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A36E83330DA41ECB6C4B42071B884A91">
    <w:name w:val="CA36E83330DA41ECB6C4B42071B884A91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038F1D71F2E4FDEBC8022D6C5D3BA973">
    <w:name w:val="F038F1D71F2E4FDEBC8022D6C5D3BA973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1284E1F0AC453EAF30AC1C3EF63F051">
    <w:name w:val="1F1284E1F0AC453EAF30AC1C3EF63F051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28BE8396948431EAECB8D70B06685893">
    <w:name w:val="F28BE8396948431EAECB8D70B06685893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BA90BA636AF4813B195544C4D126304">
    <w:name w:val="CBA90BA636AF4813B195544C4D126304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74C985131784EADBE68F33CA46F9C471">
    <w:name w:val="C74C985131784EADBE68F33CA46F9C471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BF56FF1C45A425C825EFC162081CC221">
    <w:name w:val="BBF56FF1C45A425C825EFC162081CC221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3443BB9D85B4E1A9B663AD4E450C6871">
    <w:name w:val="63443BB9D85B4E1A9B663AD4E450C6871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AD4F209D604443CBF97530EE88644F91">
    <w:name w:val="FAD4F209D604443CBF97530EE88644F91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715CC3C72D342D4B255A8C70F86C8161">
    <w:name w:val="8715CC3C72D342D4B255A8C70F86C8161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6D3F40C22A8442C902519FF777C9B1B3">
    <w:name w:val="C6D3F40C22A8442C902519FF777C9B1B3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77DE5B1F8114143A94A537BF13FC4623">
    <w:name w:val="B77DE5B1F8114143A94A537BF13FC4623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34AFBF4C9F44987BE2BD1FC7E1D19243">
    <w:name w:val="034AFBF4C9F44987BE2BD1FC7E1D19243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20AA4622B6848DC958EB359025624BE2">
    <w:name w:val="020AA4622B6848DC958EB359025624BE2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E8DE903CE87404995B1F71AF311F4A24">
    <w:name w:val="0E8DE903CE87404995B1F71AF311F4A24"/>
    <w:rsid w:val="00D42F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AE5E0B610F84FA6B33A3CCD6F571EA84">
    <w:name w:val="1AE5E0B610F84FA6B33A3CCD6F571EA84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A36E83330DA41ECB6C4B42071B884A92">
    <w:name w:val="CA36E83330DA41ECB6C4B42071B884A92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038F1D71F2E4FDEBC8022D6C5D3BA974">
    <w:name w:val="F038F1D71F2E4FDEBC8022D6C5D3BA974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1284E1F0AC453EAF30AC1C3EF63F052">
    <w:name w:val="1F1284E1F0AC453EAF30AC1C3EF63F052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28BE8396948431EAECB8D70B06685894">
    <w:name w:val="F28BE8396948431EAECB8D70B06685894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BA90BA636AF4813B195544C4D1263041">
    <w:name w:val="CBA90BA636AF4813B195544C4D1263041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74C985131784EADBE68F33CA46F9C472">
    <w:name w:val="C74C985131784EADBE68F33CA46F9C472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F77BEBDCE484BAC9D72C025CFBFD38E">
    <w:name w:val="3F77BEBDCE484BAC9D72C025CFBFD38E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BF56FF1C45A425C825EFC162081CC222">
    <w:name w:val="BBF56FF1C45A425C825EFC162081CC222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A681D5517BD4B2EAD09FA78C5B37105">
    <w:name w:val="6A681D5517BD4B2EAD09FA78C5B37105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3443BB9D85B4E1A9B663AD4E450C6872">
    <w:name w:val="63443BB9D85B4E1A9B663AD4E450C6872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BAC5E80DA384669B6D058EB498F9908">
    <w:name w:val="7BAC5E80DA384669B6D058EB498F9908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AD4F209D604443CBF97530EE88644F92">
    <w:name w:val="FAD4F209D604443CBF97530EE88644F92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78AFEF0F42E471FB7913A511A8419EB">
    <w:name w:val="C78AFEF0F42E471FB7913A511A8419EB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715CC3C72D342D4B255A8C70F86C8162">
    <w:name w:val="8715CC3C72D342D4B255A8C70F86C8162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DF50CA905634199B991F4AEE1173471">
    <w:name w:val="BDF50CA905634199B991F4AEE1173471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6D3F40C22A8442C902519FF777C9B1B4">
    <w:name w:val="C6D3F40C22A8442C902519FF777C9B1B4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32FC42886E4CD7A31C0A0ED7CF052B">
    <w:name w:val="DE32FC42886E4CD7A31C0A0ED7CF052B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77DE5B1F8114143A94A537BF13FC4624">
    <w:name w:val="B77DE5B1F8114143A94A537BF13FC4624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9BE9A979D44FF9BE0389E1199DC2A2">
    <w:name w:val="B29BE9A979D44FF9BE0389E1199DC2A2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34AFBF4C9F44987BE2BD1FC7E1D19244">
    <w:name w:val="034AFBF4C9F44987BE2BD1FC7E1D19244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5BC37A772334DC9BC7B7997BEADA23F">
    <w:name w:val="D5BC37A772334DC9BC7B7997BEADA23F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20AA4622B6848DC958EB359025624BE3">
    <w:name w:val="020AA4622B6848DC958EB359025624BE3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96B87BA9DB264A89A68E09F2F7B421D8">
    <w:name w:val="96B87BA9DB264A89A68E09F2F7B421D8"/>
    <w:rsid w:val="00D42FC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6F38A-FDF1-49B3-A873-720B92672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5AD6A6D9.dotx</Template>
  <TotalTime>3</TotalTime>
  <Pages>2</Pages>
  <Words>560</Words>
  <Characters>3192</Characters>
  <Application>Microsoft Office Word</Application>
  <DocSecurity>2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Pre-Construction Conference Agenda</vt:lpstr>
    </vt:vector>
  </TitlesOfParts>
  <Company>State of Wisconsin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Pre-Construction Conference Agenda</dc:title>
  <dc:creator>dotibd</dc:creator>
  <cp:lastModifiedBy>Jennifer Zavada</cp:lastModifiedBy>
  <cp:revision>3</cp:revision>
  <cp:lastPrinted>2012-04-11T18:05:00Z</cp:lastPrinted>
  <dcterms:created xsi:type="dcterms:W3CDTF">2014-02-27T21:47:00Z</dcterms:created>
  <dcterms:modified xsi:type="dcterms:W3CDTF">2014-03-04T18:44:00Z</dcterms:modified>
</cp:coreProperties>
</file>